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75"/>
        <w:gridCol w:w="4675"/>
      </w:tblGrid>
      <w:tr w:rsidR="00A602AF" w:rsidRPr="00EA262E" w14:paraId="2202B034" w14:textId="77777777" w:rsidTr="00A07DCE">
        <w:trPr>
          <w:trHeight w:val="2341"/>
        </w:trPr>
        <w:tc>
          <w:tcPr>
            <w:tcW w:w="9350" w:type="dxa"/>
            <w:gridSpan w:val="2"/>
            <w:vAlign w:val="center"/>
          </w:tcPr>
          <w:p w14:paraId="532FBFA6" w14:textId="4EBDD396" w:rsidR="00952F7D" w:rsidRPr="00EA262E" w:rsidRDefault="005526B1" w:rsidP="00A602AF">
            <w:pPr>
              <w:pStyle w:val="GraphicAnchor"/>
              <w:rPr>
                <w:rFonts w:ascii="Calibri" w:hAnsi="Calibri" w:cs="Calibri"/>
              </w:rPr>
            </w:pPr>
            <w:r>
              <w:rPr>
                <w:rFonts w:ascii="Calibri" w:hAnsi="Calibri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1" locked="0" layoutInCell="1" allowOverlap="1" wp14:anchorId="39C3D073" wp14:editId="32794F2D">
                      <wp:simplePos x="0" y="0"/>
                      <wp:positionH relativeFrom="column">
                        <wp:posOffset>-457200</wp:posOffset>
                      </wp:positionH>
                      <wp:positionV relativeFrom="paragraph">
                        <wp:posOffset>2514600</wp:posOffset>
                      </wp:positionV>
                      <wp:extent cx="5981700" cy="6426200"/>
                      <wp:effectExtent l="0" t="0" r="0" b="0"/>
                      <wp:wrapNone/>
                      <wp:docPr id="2" name="Shape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981700" cy="6426200"/>
                              </a:xfrm>
                              <a:custGeom>
                                <a:avLst/>
                                <a:gdLst/>
                                <a:ahLst/>
                                <a:cxnLst>
                                  <a:cxn ang="0">
                                    <a:pos x="wd2" y="hd2"/>
                                  </a:cxn>
                                  <a:cxn ang="5400000">
                                    <a:pos x="wd2" y="hd2"/>
                                  </a:cxn>
                                  <a:cxn ang="10800000">
                                    <a:pos x="wd2" y="hd2"/>
                                  </a:cxn>
                                  <a:cxn ang="16200000">
                                    <a:pos x="wd2" y="hd2"/>
                                  </a:cxn>
                                </a:cxnLst>
                                <a:rect l="0" t="0" r="r" b="b"/>
                                <a:pathLst>
                                  <a:path w="21600" h="21600" extrusionOk="0">
                                    <a:moveTo>
                                      <a:pt x="0" y="0"/>
                                    </a:moveTo>
                                    <a:lnTo>
                                      <a:pt x="21600" y="14168"/>
                                    </a:lnTo>
                                    <a:lnTo>
                                      <a:pt x="21600" y="21600"/>
                                    </a:lnTo>
                                    <a:lnTo>
                                      <a:pt x="0" y="2160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1"/>
                              </a:solidFill>
                              <a:ln w="12700">
                                <a:miter lim="400000"/>
                              </a:ln>
                            </wps:spPr>
                            <wps:bodyPr lIns="38100" tIns="38100" rIns="38100" bIns="3810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2D6F562F" id="Shape" o:spid="_x0000_s1026" alt="&quot;&quot;" style="position:absolute;margin-left:-36pt;margin-top:198pt;width:471pt;height:506pt;z-index:-251633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" path="m,l21600,14168r,7432l,21600,,xe" fillcolor="#e2b80f [3204]" stroked="f" strokeweight="1pt">
                      <v:stroke miterlimit="4" joinstyle="miter"/>
                      <v:path arrowok="t" o:extrusionok="f" o:connecttype="custom" o:connectlocs="2990850,3213100;2990850,3213100;2990850,3213100;2990850,3213100" o:connectangles="0,90,180,270"/>
                    </v:shape>
                  </w:pict>
                </mc:Fallback>
              </mc:AlternateContent>
            </w:r>
          </w:p>
          <w:p w14:paraId="69D8174C" w14:textId="7FCD6ECE" w:rsidR="00A602AF" w:rsidRPr="00391E7E" w:rsidRDefault="00610B66" w:rsidP="00A123DD">
            <w:pPr>
              <w:pStyle w:val="Ttulo1"/>
              <w:rPr>
                <w:rFonts w:ascii="Calibri" w:hAnsi="Calibri" w:cs="Calibri"/>
                <w:sz w:val="74"/>
                <w:szCs w:val="74"/>
              </w:rPr>
            </w:pPr>
            <w:r w:rsidRPr="00391E7E">
              <w:rPr>
                <w:rFonts w:ascii="Calibri" w:hAnsi="Calibri"/>
                <w:sz w:val="74"/>
                <w:szCs w:val="74"/>
              </w:rPr>
              <w:t>Microscópio Ótico: Resultados</w:t>
            </w:r>
          </w:p>
        </w:tc>
      </w:tr>
      <w:tr w:rsidR="00A602AF" w:rsidRPr="00EA262E" w14:paraId="279C5E20" w14:textId="77777777" w:rsidTr="00A07DCE">
        <w:trPr>
          <w:trHeight w:val="8895"/>
        </w:trPr>
        <w:tc>
          <w:tcPr>
            <w:tcW w:w="4675" w:type="dxa"/>
            <w:vAlign w:val="center"/>
          </w:tcPr>
          <w:p w14:paraId="5C2E7C74" w14:textId="44E78125" w:rsidR="00A602AF" w:rsidRPr="00EA262E" w:rsidRDefault="00BD0DD0" w:rsidP="00A602AF">
            <w:pPr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anchor distT="0" distB="0" distL="114300" distR="114300" simplePos="0" relativeHeight="251683840" behindDoc="0" locked="0" layoutInCell="1" allowOverlap="1" wp14:anchorId="005230FA" wp14:editId="16B7761D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2741295</wp:posOffset>
                  </wp:positionV>
                  <wp:extent cx="2968625" cy="2806700"/>
                  <wp:effectExtent l="0" t="0" r="3175" b="0"/>
                  <wp:wrapNone/>
                  <wp:docPr id="507075703" name="Picture 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67B5B266-DCAC-09F8-5F87-6E1FC5382BE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4">
                            <a:extLst>
                              <a:ext uri="{FF2B5EF4-FFF2-40B4-BE49-F238E27FC236}">
                                <a16:creationId xmlns:a16="http://schemas.microsoft.com/office/drawing/2014/main" id="{67B5B266-DCAC-09F8-5F87-6E1FC5382BE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backgroundRemoval t="7314" b="97340" l="9048" r="91310">
                                        <a14:foregroundMark x1="18929" y1="20479" x2="27763" y2="13054"/>
                                        <a14:foregroundMark x1="38143" y1="8744" x2="42007" y2="8036"/>
                                        <a14:foregroundMark x1="49277" y1="7969" x2="57593" y2="9608"/>
                                        <a14:foregroundMark x1="9405" y1="36835" x2="8427" y2="40111"/>
                                        <a14:foregroundMark x1="6905" y1="45213" x2="6310" y2="60904"/>
                                        <a14:foregroundMark x1="6310" y1="60904" x2="6749" y2="62217"/>
                                        <a14:foregroundMark x1="14157" y1="78947" x2="20000" y2="86170"/>
                                        <a14:foregroundMark x1="20000" y1="86170" x2="28421" y2="91344"/>
                                        <a14:foregroundMark x1="84787" y1="29224" x2="84418" y2="28507"/>
                                        <a14:foregroundMark x1="33333" y1="92819" x2="37095" y2="95054"/>
                                        <a14:foregroundMark x1="9048" y1="68351" x2="14762" y2="78989"/>
                                        <a14:foregroundMark x1="37262" y1="94814" x2="49881" y2="96676"/>
                                        <a14:foregroundMark x1="49881" y1="96676" x2="67857" y2="92420"/>
                                        <a14:foregroundMark x1="67857" y1="92420" x2="75714" y2="88165"/>
                                        <a14:foregroundMark x1="75714" y1="88165" x2="88452" y2="69947"/>
                                        <a14:foregroundMark x1="88452" y1="69947" x2="85952" y2="61569"/>
                                        <a14:foregroundMark x1="87381" y1="63830" x2="90833" y2="55718"/>
                                        <a14:foregroundMark x1="90833" y1="55718" x2="90357" y2="48271"/>
                                        <a14:foregroundMark x1="90357" y1="48271" x2="87500" y2="40426"/>
                                        <a14:foregroundMark x1="87500" y1="40426" x2="85714" y2="37766"/>
                                        <a14:foregroundMark x1="89048" y1="48936" x2="90476" y2="53856"/>
                                        <a14:backgroundMark x1="27976" y1="11702" x2="38690" y2="7580"/>
                                        <a14:backgroundMark x1="27024" y1="11702" x2="33214" y2="9309"/>
                                        <a14:backgroundMark x1="42262" y1="7580" x2="49643" y2="7314"/>
                                        <a14:backgroundMark x1="57619" y1="9574" x2="77381" y2="19016"/>
                                        <a14:backgroundMark x1="77381" y1="19016" x2="80595" y2="17952"/>
                                        <a14:backgroundMark x1="76310" y1="19947" x2="84881" y2="28059"/>
                                        <a14:backgroundMark x1="84048" y1="29654" x2="91905" y2="44947"/>
                                        <a14:backgroundMark x1="89643" y1="45612" x2="89643" y2="45612"/>
                                        <a14:backgroundMark x1="87786" y1="40361" x2="90623" y2="48384"/>
                                        <a14:backgroundMark x1="92328" y1="53208" x2="95315" y2="61657"/>
                                        <a14:backgroundMark x1="89709" y1="45800" x2="90623" y2="48384"/>
                                        <a14:backgroundMark x1="89643" y1="45612" x2="89292" y2="44620"/>
                                        <a14:backgroundMark x1="91239" y1="54496" x2="92381" y2="57048"/>
                                        <a14:backgroundMark x1="90888" y1="53712" x2="91196" y2="54399"/>
                                        <a14:backgroundMark x1="88872" y1="71267" x2="88452" y2="73803"/>
                                        <a14:backgroundMark x1="91071" y1="57979" x2="88877" y2="71234"/>
                                        <a14:backgroundMark x1="88452" y1="73803" x2="79167" y2="86170"/>
                                        <a14:backgroundMark x1="79167" y1="86170" x2="76217" y2="88460"/>
                                        <a14:backgroundMark x1="36317" y1="96333" x2="20952" y2="89761"/>
                                        <a14:backgroundMark x1="57143" y1="97739" x2="60562" y2="95884"/>
                                        <a14:backgroundMark x1="68503" y1="93612" x2="72619" y2="94149"/>
                                        <a14:backgroundMark x1="72619" y1="94149" x2="73452" y2="97340"/>
                                        <a14:backgroundMark x1="58095" y1="98404" x2="62519" y2="95421"/>
                                        <a14:backgroundMark x1="65592" y1="94693" x2="71071" y2="97207"/>
                                        <a14:backgroundMark x1="71071" y1="97207" x2="71310" y2="97739"/>
                                        <a14:backgroundMark x1="60714" y1="98670" x2="66786" y2="95612"/>
                                        <a14:backgroundMark x1="66786" y1="95612" x2="68095" y2="95612"/>
                                        <a14:backgroundMark x1="89881" y1="70479" x2="88690" y2="77793"/>
                                        <a14:backgroundMark x1="6429" y1="62367" x2="8860" y2="68464"/>
                                        <a14:backgroundMark x1="7857" y1="40027" x2="7619" y2="42021"/>
                                        <a14:backgroundMark x1="7976" y1="41090" x2="6548" y2="44814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233" t="6323" r="7996" b="3093"/>
                          <a:stretch/>
                        </pic:blipFill>
                        <pic:spPr>
                          <a:xfrm>
                            <a:off x="0" y="0"/>
                            <a:ext cx="2968625" cy="2806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75" w:type="dxa"/>
          </w:tcPr>
          <w:p w14:paraId="59DEDB24" w14:textId="1CDAB684" w:rsidR="0072335C" w:rsidRPr="0072335C" w:rsidRDefault="0072335C" w:rsidP="0072335C">
            <w:pPr>
              <w:rPr>
                <w:rFonts w:ascii="Calibri" w:hAnsi="Calibri" w:cs="Calibri"/>
              </w:rPr>
            </w:pPr>
            <w:r>
              <w:rPr>
                <w:rFonts w:ascii="Calibri" w:hAnsi="Calibri"/>
                <w:noProof/>
              </w:rPr>
              <w:drawing>
                <wp:anchor distT="0" distB="0" distL="114300" distR="114300" simplePos="0" relativeHeight="251681792" behindDoc="1" locked="0" layoutInCell="1" allowOverlap="1" wp14:anchorId="55AFF1DF" wp14:editId="565C6AC8">
                  <wp:simplePos x="0" y="0"/>
                  <wp:positionH relativeFrom="column">
                    <wp:posOffset>-784225</wp:posOffset>
                  </wp:positionH>
                  <wp:positionV relativeFrom="paragraph">
                    <wp:posOffset>2328</wp:posOffset>
                  </wp:positionV>
                  <wp:extent cx="3759200" cy="3759200"/>
                  <wp:effectExtent l="0" t="0" r="0" b="0"/>
                  <wp:wrapNone/>
                  <wp:docPr id="678665280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65351" cy="37653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E694581" w14:textId="0F925065" w:rsidR="00A602AF" w:rsidRPr="00EA262E" w:rsidRDefault="00A602AF">
            <w:pPr>
              <w:rPr>
                <w:rFonts w:ascii="Calibri" w:hAnsi="Calibri" w:cs="Calibri"/>
              </w:rPr>
            </w:pPr>
          </w:p>
        </w:tc>
      </w:tr>
      <w:tr w:rsidR="00A602AF" w:rsidRPr="00EA262E" w14:paraId="20F21208" w14:textId="77777777" w:rsidTr="00A07DCE">
        <w:trPr>
          <w:trHeight w:val="2718"/>
        </w:trPr>
        <w:tc>
          <w:tcPr>
            <w:tcW w:w="4675" w:type="dxa"/>
          </w:tcPr>
          <w:p w14:paraId="3887F4B9" w14:textId="2E355AF5" w:rsidR="0072335C" w:rsidRPr="00610B66" w:rsidRDefault="00610B66" w:rsidP="00A602AF">
            <w:pPr>
              <w:pStyle w:val="Ttulo2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/>
                <w:b/>
              </w:rPr>
              <w:t>Moeda romana (Denário)</w:t>
            </w:r>
          </w:p>
          <w:p w14:paraId="24973425" w14:textId="77777777" w:rsidR="00796884" w:rsidRPr="005F5453" w:rsidRDefault="00796884" w:rsidP="00796884"/>
          <w:p w14:paraId="34D3B9A2" w14:textId="1A57E20E" w:rsidR="00A602AF" w:rsidRPr="005F5453" w:rsidRDefault="00BC0EA5" w:rsidP="00A602AF">
            <w:pPr>
              <w:pStyle w:val="Ttulo2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Projeto SciArt</w:t>
            </w:r>
          </w:p>
          <w:p w14:paraId="50084DD9" w14:textId="4D2D1145" w:rsidR="00A602AF" w:rsidRPr="00EA262E" w:rsidRDefault="00BC0EA5" w:rsidP="00A123DD">
            <w:pPr>
              <w:pStyle w:val="Ttulo2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2024</w:t>
            </w:r>
          </w:p>
          <w:p w14:paraId="48A8B654" w14:textId="4198BCAD" w:rsidR="00BD68F9" w:rsidRPr="00EA262E" w:rsidRDefault="00BD68F9" w:rsidP="00BD68F9">
            <w:pPr>
              <w:rPr>
                <w:rFonts w:ascii="Calibri" w:hAnsi="Calibri" w:cs="Calibri"/>
              </w:rPr>
            </w:pPr>
          </w:p>
        </w:tc>
        <w:tc>
          <w:tcPr>
            <w:tcW w:w="4675" w:type="dxa"/>
          </w:tcPr>
          <w:p w14:paraId="0B679CAB" w14:textId="14E84158" w:rsidR="00A602AF" w:rsidRPr="00EA262E" w:rsidRDefault="00A602AF">
            <w:pPr>
              <w:rPr>
                <w:rFonts w:ascii="Calibri" w:hAnsi="Calibri" w:cs="Calibri"/>
              </w:rPr>
            </w:pPr>
          </w:p>
        </w:tc>
      </w:tr>
    </w:tbl>
    <w:p w14:paraId="01AA8272" w14:textId="7F0C1F57" w:rsidR="00A602AF" w:rsidRPr="00EA262E" w:rsidRDefault="00A602AF">
      <w:pPr>
        <w:rPr>
          <w:rFonts w:ascii="Calibri" w:hAnsi="Calibri" w:cs="Calibri"/>
        </w:rPr>
      </w:pPr>
    </w:p>
    <w:p w14:paraId="055AF21C" w14:textId="6D36654B" w:rsidR="009B2968" w:rsidRPr="00EA262E" w:rsidRDefault="009B2968">
      <w:pPr>
        <w:rPr>
          <w:rFonts w:ascii="Calibri" w:hAnsi="Calibri" w:cs="Calibri"/>
        </w:rPr>
      </w:pP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3116"/>
        <w:gridCol w:w="3117"/>
        <w:gridCol w:w="3117"/>
      </w:tblGrid>
      <w:tr w:rsidR="009B2968" w:rsidRPr="00EA262E" w14:paraId="30372364" w14:textId="77777777" w:rsidTr="00A07DCE">
        <w:trPr>
          <w:trHeight w:val="780"/>
        </w:trPr>
        <w:tc>
          <w:tcPr>
            <w:tcW w:w="3116" w:type="dxa"/>
          </w:tcPr>
          <w:p w14:paraId="0D06D37A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59EB9560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3DCE58F2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</w:tr>
      <w:tr w:rsidR="009B2968" w:rsidRPr="00EA262E" w14:paraId="42326683" w14:textId="77777777" w:rsidTr="00A07DCE">
        <w:trPr>
          <w:trHeight w:val="1576"/>
        </w:trPr>
        <w:tc>
          <w:tcPr>
            <w:tcW w:w="9350" w:type="dxa"/>
            <w:gridSpan w:val="3"/>
          </w:tcPr>
          <w:p w14:paraId="4E55873F" w14:textId="0A2AD397" w:rsidR="009B2968" w:rsidRPr="00EA262E" w:rsidRDefault="00C62605" w:rsidP="00A123DD">
            <w:pPr>
              <w:pStyle w:val="Ttulo3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Resultados do Relatório</w:t>
            </w:r>
          </w:p>
        </w:tc>
      </w:tr>
    </w:tbl>
    <w:p w14:paraId="78271462" w14:textId="1642EE5A" w:rsidR="00BC0EA5" w:rsidRPr="00EA262E" w:rsidRDefault="00BC0EA5">
      <w:pPr>
        <w:rPr>
          <w:rFonts w:ascii="Calibri" w:hAnsi="Calibri" w:cs="Calibri"/>
        </w:rPr>
      </w:pPr>
    </w:p>
    <w:tbl>
      <w:tblPr>
        <w:tblStyle w:val="TabelacomGrelha"/>
        <w:tblW w:w="935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80"/>
        <w:gridCol w:w="4673"/>
      </w:tblGrid>
      <w:tr w:rsidR="009B2968" w:rsidRPr="00EA262E" w14:paraId="65989D98" w14:textId="77777777" w:rsidTr="003E42C4">
        <w:trPr>
          <w:trHeight w:val="5399"/>
        </w:trPr>
        <w:tc>
          <w:tcPr>
            <w:tcW w:w="4680" w:type="dxa"/>
          </w:tcPr>
          <w:p w14:paraId="22937546" w14:textId="7658D754" w:rsidR="009B2968" w:rsidRPr="009C32F8" w:rsidRDefault="009C32F8" w:rsidP="00E832AC">
            <w:pPr>
              <w:pStyle w:val="Ttulo5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Ponto de Interesse 1: A extremidade da moeda</w:t>
            </w:r>
          </w:p>
          <w:p w14:paraId="21A2CD70" w14:textId="77777777" w:rsidR="00BC0EA5" w:rsidRPr="009C32F8" w:rsidRDefault="00BC0EA5" w:rsidP="00BC0EA5">
            <w:pPr>
              <w:rPr>
                <w:rFonts w:ascii="Calibri" w:hAnsi="Calibri" w:cs="Calibri"/>
              </w:rPr>
            </w:pPr>
          </w:p>
          <w:p w14:paraId="7C2EAA01" w14:textId="5E6F6A49" w:rsidR="009B2968" w:rsidRPr="009C32F8" w:rsidRDefault="009C32F8" w:rsidP="003E42C4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A observação da superfície do disco com o microscópio ótico mostra que está desgastad</w:t>
            </w:r>
            <w:r w:rsidR="00E92F14">
              <w:rPr>
                <w:rFonts w:ascii="Calibri" w:hAnsi="Calibri"/>
                <w:sz w:val="32"/>
              </w:rPr>
              <w:t>a</w:t>
            </w:r>
            <w:r>
              <w:rPr>
                <w:rFonts w:ascii="Calibri" w:hAnsi="Calibri"/>
                <w:sz w:val="32"/>
              </w:rPr>
              <w:t xml:space="preserve">, e não podemos identificar as suas características morfológicas relacionadas com a tecnologia de </w:t>
            </w:r>
            <w:r w:rsidR="00391E7E">
              <w:rPr>
                <w:rFonts w:ascii="Calibri" w:hAnsi="Calibri"/>
                <w:sz w:val="32"/>
              </w:rPr>
              <w:t>fabrico</w:t>
            </w:r>
            <w:r>
              <w:rPr>
                <w:rFonts w:ascii="Calibri" w:hAnsi="Calibri"/>
                <w:sz w:val="32"/>
              </w:rPr>
              <w:t>.</w:t>
            </w:r>
          </w:p>
        </w:tc>
        <w:tc>
          <w:tcPr>
            <w:tcW w:w="4673" w:type="dxa"/>
            <w:vAlign w:val="center"/>
          </w:tcPr>
          <w:p w14:paraId="16B2D4C1" w14:textId="48B6A1F7" w:rsidR="00211CE6" w:rsidRPr="00345140" w:rsidRDefault="00356A24" w:rsidP="003E42C4">
            <w:pPr>
              <w:pStyle w:val="ImageCaption"/>
              <w:ind w:left="0"/>
              <w:jc w:val="center"/>
              <w:rPr>
                <w:rFonts w:ascii="Calibri" w:hAnsi="Calibri" w:cs="Calibri"/>
              </w:rPr>
            </w:pPr>
            <w:r>
              <w:rPr>
                <w:rFonts w:ascii="Aptos" w:hAnsi="Aptos"/>
                <w:i w:val="0"/>
                <w:noProof/>
                <w:color w:val="auto"/>
                <w:sz w:val="22"/>
              </w:rPr>
              <w:drawing>
                <wp:inline distT="0" distB="0" distL="0" distR="0" wp14:anchorId="217068CF" wp14:editId="63D74144">
                  <wp:extent cx="1949450" cy="2322170"/>
                  <wp:effectExtent l="0" t="0" r="0" b="2540"/>
                  <wp:docPr id="4924741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247415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8718" cy="2333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6CFA" w:rsidRPr="00EA262E" w14:paraId="6D39EDC1" w14:textId="77777777" w:rsidTr="00345140">
        <w:trPr>
          <w:trHeight w:val="1956"/>
        </w:trPr>
        <w:tc>
          <w:tcPr>
            <w:tcW w:w="4680" w:type="dxa"/>
          </w:tcPr>
          <w:p w14:paraId="65DB4AA9" w14:textId="088855DB" w:rsidR="00286CFA" w:rsidRPr="009C32F8" w:rsidRDefault="009C32F8" w:rsidP="00286CFA">
            <w:pPr>
              <w:pStyle w:val="Ttulo5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Ponto de Interesse 2: O relevo</w:t>
            </w:r>
          </w:p>
          <w:p w14:paraId="28CC1CB9" w14:textId="77777777" w:rsidR="00286CFA" w:rsidRPr="009C32F8" w:rsidRDefault="00286CFA" w:rsidP="00286CFA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7C9419A8" w14:textId="430BEB66" w:rsidR="00286CFA" w:rsidRPr="009C32F8" w:rsidRDefault="008F59F9" w:rsidP="00796884">
            <w:pPr>
              <w:rPr>
                <w:rFonts w:ascii="Calibri" w:hAnsi="Calibri" w:cs="Calibri"/>
              </w:rPr>
            </w:pPr>
            <w:r>
              <w:rPr>
                <w:rFonts w:ascii="Calibri" w:hAnsi="Calibri"/>
                <w:sz w:val="32"/>
              </w:rPr>
              <w:t>Observando o relevo da moeda, identificamos o ponto onde há vestígios de cor vermelha, e retiramos a amostra para a investigação futura.</w:t>
            </w:r>
          </w:p>
        </w:tc>
        <w:tc>
          <w:tcPr>
            <w:tcW w:w="4673" w:type="dxa"/>
            <w:vAlign w:val="center"/>
          </w:tcPr>
          <w:p w14:paraId="2D468EA7" w14:textId="77777777" w:rsidR="006D41D0" w:rsidRPr="009C32F8" w:rsidRDefault="006D41D0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2AF3FB32" w14:textId="77777777" w:rsidR="006D41D0" w:rsidRPr="009C32F8" w:rsidRDefault="006D41D0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5D9192DB" w14:textId="06DB6D12" w:rsidR="003E42C4" w:rsidRDefault="00356A24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  <w:r>
              <w:rPr>
                <w:rFonts w:ascii="Aptos" w:hAnsi="Aptos"/>
                <w:i w:val="0"/>
                <w:noProof/>
                <w:color w:val="auto"/>
                <w:sz w:val="22"/>
              </w:rPr>
              <w:drawing>
                <wp:inline distT="0" distB="0" distL="0" distR="0" wp14:anchorId="732B66CA" wp14:editId="64E734BD">
                  <wp:extent cx="2153400" cy="1857375"/>
                  <wp:effectExtent l="0" t="0" r="0" b="0"/>
                  <wp:docPr id="178184118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1841184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7214" cy="18606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25B6283" w14:textId="77777777" w:rsidR="003E42C4" w:rsidRDefault="003E42C4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58A92D41" w14:textId="533600F9" w:rsidR="00286CFA" w:rsidRPr="00EA262E" w:rsidRDefault="00286CFA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</w:tc>
      </w:tr>
    </w:tbl>
    <w:p w14:paraId="38E3A3FE" w14:textId="63AF958B" w:rsidR="000359D1" w:rsidRPr="00A81FAC" w:rsidRDefault="000359D1">
      <w:pPr>
        <w:rPr>
          <w:rFonts w:ascii="Calibri" w:hAnsi="Calibri" w:cs="Calibri"/>
          <w:lang w:val="el-GR"/>
        </w:rPr>
      </w:pPr>
    </w:p>
    <w:sectPr w:rsidR="000359D1" w:rsidRPr="00A81FAC" w:rsidSect="00D45768">
      <w:headerReference w:type="default" r:id="rId15"/>
      <w:footerReference w:type="even" r:id="rId16"/>
      <w:footerReference w:type="default" r:id="rId17"/>
      <w:pgSz w:w="12240" w:h="15840" w:code="1"/>
      <w:pgMar w:top="720" w:right="1440" w:bottom="720" w:left="144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CE2563C" w14:textId="77777777" w:rsidR="0023047D" w:rsidRDefault="0023047D" w:rsidP="009B2968">
      <w:r>
        <w:separator/>
      </w:r>
    </w:p>
  </w:endnote>
  <w:endnote w:type="continuationSeparator" w:id="0">
    <w:p w14:paraId="502F2B86" w14:textId="77777777" w:rsidR="0023047D" w:rsidRDefault="0023047D" w:rsidP="009B29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413218877"/>
      <w:docPartObj>
        <w:docPartGallery w:val="Page Numbers (Bottom of Page)"/>
        <w:docPartUnique/>
      </w:docPartObj>
    </w:sdtPr>
    <w:sdtContent>
      <w:p w14:paraId="11C5271A" w14:textId="77777777" w:rsidR="009B2968" w:rsidRDefault="009B2968" w:rsidP="00E832AC">
        <w:pPr>
          <w:pStyle w:val="Rodap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5379CEDC" w14:textId="77777777" w:rsidR="009B2968" w:rsidRDefault="009B2968" w:rsidP="00E832AC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510134" w14:textId="3A595578" w:rsidR="009B2968" w:rsidRDefault="00FC2D47" w:rsidP="00E832AC">
    <w:pPr>
      <w:pStyle w:val="Rodap"/>
      <w:rPr>
        <w:rStyle w:val="Nmerodepgina"/>
      </w:rPr>
    </w:pPr>
    <w:r>
      <w:t xml:space="preserve">Página   </w:t>
    </w:r>
    <w:sdt>
      <w:sdtPr>
        <w:rPr>
          <w:rStyle w:val="Nmerodepgina"/>
        </w:rPr>
        <w:id w:val="-601500411"/>
        <w:docPartObj>
          <w:docPartGallery w:val="Page Numbers (Bottom of Page)"/>
          <w:docPartUnique/>
        </w:docPartObj>
      </w:sdtPr>
      <w:sdtContent>
        <w:r w:rsidR="009B2968">
          <w:rPr>
            <w:rStyle w:val="Nmerodepgina"/>
          </w:rPr>
          <w:fldChar w:fldCharType="begin"/>
        </w:r>
        <w:r w:rsidR="009B2968">
          <w:rPr>
            <w:rStyle w:val="Nmerodepgina"/>
          </w:rPr>
          <w:instrText xml:space="preserve"> PAGE </w:instrText>
        </w:r>
        <w:r w:rsidR="009B2968">
          <w:rPr>
            <w:rStyle w:val="Nmerodepgina"/>
          </w:rPr>
          <w:fldChar w:fldCharType="separate"/>
        </w:r>
        <w:r w:rsidR="00A123DD">
          <w:rPr>
            <w:rStyle w:val="Nmerodepgina"/>
          </w:rPr>
          <w:t>2</w:t>
        </w:r>
        <w:r w:rsidR="009B2968">
          <w:rPr>
            <w:rStyle w:val="Nmerodepgina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DCE7C9" w14:textId="77777777" w:rsidR="0023047D" w:rsidRDefault="0023047D" w:rsidP="009B2968">
      <w:r>
        <w:separator/>
      </w:r>
    </w:p>
  </w:footnote>
  <w:footnote w:type="continuationSeparator" w:id="0">
    <w:p w14:paraId="23C3E782" w14:textId="77777777" w:rsidR="0023047D" w:rsidRDefault="0023047D" w:rsidP="009B296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BCC4F6" w14:textId="3F8707FA" w:rsidR="009B2968" w:rsidRPr="00FC2D47" w:rsidRDefault="009B2968" w:rsidP="00E832AC">
    <w:pPr>
      <w:pStyle w:val="Cabealho"/>
    </w:pPr>
    <w:r>
      <w:rPr>
        <w:noProof/>
      </w:rPr>
      <mc:AlternateContent>
        <mc:Choice Requires="wps">
          <w:drawing>
            <wp:inline distT="0" distB="0" distL="0" distR="0" wp14:anchorId="752726FE" wp14:editId="7A0FE72A">
              <wp:extent cx="4970977" cy="45719"/>
              <wp:effectExtent l="0" t="0" r="0" b="5715"/>
              <wp:docPr id="5" name="Rectangle 5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V="1">
                        <a:off x="0" y="0"/>
                        <a:ext cx="4970977" cy="45719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25400" cap="flat">
                        <a:noFill/>
                        <a:prstDash val="solid"/>
                        <a:miter lim="400000"/>
                      </a:ln>
                      <a:effectLst/>
                      <a:sp3d/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none"/>
                    </wps:style>
                    <wps:bodyPr rot="0" spcFirstLastPara="1" vertOverflow="overflow" horzOverflow="overflow" vert="horz" wrap="square" lIns="38100" tIns="38100" rIns="38100" bIns="38100" numCol="1" spcCol="3810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14CCFA94" id="Rectangle 5" o:spid="_x0000_s1026" alt="&quot;&quot;" style="width:391.4pt;height:3.6pt;flip:y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" fillcolor="#e2b80f [3204]" stroked="f" strokeweight="2pt">
              <v:stroke miterlimit="4"/>
              <v:textbox inset="3pt,3pt,3pt,3pt"/>
              <w10:anchorlock/>
            </v:rect>
          </w:pict>
        </mc:Fallback>
      </mc:AlternateContent>
    </w:r>
    <w:r>
      <w:t xml:space="preserve">      Microscópio Ótico: Resultados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EA5"/>
    <w:rsid w:val="000114EB"/>
    <w:rsid w:val="000359D1"/>
    <w:rsid w:val="00041B6B"/>
    <w:rsid w:val="00075273"/>
    <w:rsid w:val="00086AFE"/>
    <w:rsid w:val="000F1FAA"/>
    <w:rsid w:val="00187632"/>
    <w:rsid w:val="001B52EC"/>
    <w:rsid w:val="001D390E"/>
    <w:rsid w:val="001F7094"/>
    <w:rsid w:val="00211CE6"/>
    <w:rsid w:val="0023047D"/>
    <w:rsid w:val="002366C9"/>
    <w:rsid w:val="0027032D"/>
    <w:rsid w:val="00286CFA"/>
    <w:rsid w:val="002E661B"/>
    <w:rsid w:val="00345140"/>
    <w:rsid w:val="00356A24"/>
    <w:rsid w:val="00362692"/>
    <w:rsid w:val="00391E7E"/>
    <w:rsid w:val="003A7DA5"/>
    <w:rsid w:val="003E42C4"/>
    <w:rsid w:val="003E6AB7"/>
    <w:rsid w:val="003F4084"/>
    <w:rsid w:val="00423DAD"/>
    <w:rsid w:val="00433232"/>
    <w:rsid w:val="004656BC"/>
    <w:rsid w:val="004912F1"/>
    <w:rsid w:val="004B43AF"/>
    <w:rsid w:val="004C7757"/>
    <w:rsid w:val="00514D16"/>
    <w:rsid w:val="005232E8"/>
    <w:rsid w:val="005526B1"/>
    <w:rsid w:val="005F5453"/>
    <w:rsid w:val="00610B66"/>
    <w:rsid w:val="00630F83"/>
    <w:rsid w:val="006453B7"/>
    <w:rsid w:val="00657AB5"/>
    <w:rsid w:val="006C60E6"/>
    <w:rsid w:val="006D41D0"/>
    <w:rsid w:val="006D4529"/>
    <w:rsid w:val="0072335C"/>
    <w:rsid w:val="007240AE"/>
    <w:rsid w:val="0078117A"/>
    <w:rsid w:val="0078590D"/>
    <w:rsid w:val="00790B01"/>
    <w:rsid w:val="00796884"/>
    <w:rsid w:val="007C656D"/>
    <w:rsid w:val="007C7A53"/>
    <w:rsid w:val="007E0E31"/>
    <w:rsid w:val="00875B90"/>
    <w:rsid w:val="00882CD3"/>
    <w:rsid w:val="008F59F9"/>
    <w:rsid w:val="00952F7D"/>
    <w:rsid w:val="009651D2"/>
    <w:rsid w:val="0098416A"/>
    <w:rsid w:val="009A380C"/>
    <w:rsid w:val="009A66B3"/>
    <w:rsid w:val="009B2968"/>
    <w:rsid w:val="009B72D4"/>
    <w:rsid w:val="009C32F8"/>
    <w:rsid w:val="009D4923"/>
    <w:rsid w:val="00A07DCE"/>
    <w:rsid w:val="00A123DD"/>
    <w:rsid w:val="00A22638"/>
    <w:rsid w:val="00A602AF"/>
    <w:rsid w:val="00A64F96"/>
    <w:rsid w:val="00A76B2F"/>
    <w:rsid w:val="00A81FAC"/>
    <w:rsid w:val="00AE2317"/>
    <w:rsid w:val="00B72056"/>
    <w:rsid w:val="00BC0EA5"/>
    <w:rsid w:val="00BD0DD0"/>
    <w:rsid w:val="00BD68F9"/>
    <w:rsid w:val="00C1289C"/>
    <w:rsid w:val="00C3007A"/>
    <w:rsid w:val="00C363FD"/>
    <w:rsid w:val="00C62605"/>
    <w:rsid w:val="00C95220"/>
    <w:rsid w:val="00CC2DD2"/>
    <w:rsid w:val="00D10D23"/>
    <w:rsid w:val="00D27158"/>
    <w:rsid w:val="00D45768"/>
    <w:rsid w:val="00DE54F7"/>
    <w:rsid w:val="00E00034"/>
    <w:rsid w:val="00E22EA6"/>
    <w:rsid w:val="00E44B70"/>
    <w:rsid w:val="00E6072E"/>
    <w:rsid w:val="00E832AC"/>
    <w:rsid w:val="00E873E7"/>
    <w:rsid w:val="00E92F14"/>
    <w:rsid w:val="00EA262E"/>
    <w:rsid w:val="00EA4A50"/>
    <w:rsid w:val="00EB6F92"/>
    <w:rsid w:val="00F4393B"/>
    <w:rsid w:val="00FB489C"/>
    <w:rsid w:val="00FC2D47"/>
    <w:rsid w:val="00FC42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A7B27ED"/>
  <w15:chartTrackingRefBased/>
  <w15:docId w15:val="{B322F154-4681-41AC-9777-8F5E3F6DD3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pt-P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 w:unhideWhenUsed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uiPriority="10" w:qFormat="1"/>
    <w:lsdException w:name="Closing" w:semiHidden="1"/>
    <w:lsdException w:name="Signature" w:semiHidden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uiPriority="1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semiHidden="1"/>
    <w:lsdException w:name="FollowedHyperlink" w:semiHidden="1"/>
    <w:lsdException w:name="Strong" w:semiHidden="1" w:uiPriority="22" w:qFormat="1"/>
    <w:lsdException w:name="Emphasis" w:semiHidden="1" w:uiPriority="20" w:qFormat="1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 w:unhideWhenUsed="1"/>
    <w:lsdException w:name="HTML Preformatted" w:semiHidden="1"/>
    <w:lsdException w:name="HTML Sample" w:semiHidden="1"/>
    <w:lsdException w:name="HTML Typewriter" w:semiHidden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6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7"/>
    <w:qFormat/>
    <w:rsid w:val="00E832AC"/>
  </w:style>
  <w:style w:type="paragraph" w:styleId="Ttulo1">
    <w:name w:val="heading 1"/>
    <w:basedOn w:val="Normal"/>
    <w:next w:val="Normal"/>
    <w:link w:val="Ttulo1Carter"/>
    <w:qFormat/>
    <w:rsid w:val="009B72D4"/>
    <w:pPr>
      <w:outlineLvl w:val="0"/>
    </w:pPr>
    <w:rPr>
      <w:rFonts w:asciiTheme="majorHAnsi" w:hAnsiTheme="majorHAnsi"/>
      <w:b/>
      <w:sz w:val="80"/>
      <w:szCs w:val="80"/>
    </w:rPr>
  </w:style>
  <w:style w:type="paragraph" w:styleId="Ttulo2">
    <w:name w:val="heading 2"/>
    <w:basedOn w:val="Normal"/>
    <w:next w:val="Normal"/>
    <w:link w:val="Ttulo2Carter"/>
    <w:uiPriority w:val="1"/>
    <w:qFormat/>
    <w:rsid w:val="009B72D4"/>
    <w:pPr>
      <w:outlineLvl w:val="1"/>
    </w:pPr>
    <w:rPr>
      <w:rFonts w:asciiTheme="majorHAnsi" w:hAnsiTheme="majorHAnsi"/>
      <w:sz w:val="36"/>
      <w:szCs w:val="36"/>
    </w:rPr>
  </w:style>
  <w:style w:type="paragraph" w:styleId="Ttulo3">
    <w:name w:val="heading 3"/>
    <w:basedOn w:val="Normal"/>
    <w:next w:val="Normal"/>
    <w:link w:val="Ttulo3Carter"/>
    <w:uiPriority w:val="2"/>
    <w:qFormat/>
    <w:rsid w:val="009B72D4"/>
    <w:pPr>
      <w:jc w:val="center"/>
      <w:outlineLvl w:val="2"/>
    </w:pPr>
    <w:rPr>
      <w:rFonts w:asciiTheme="majorHAnsi" w:hAnsiTheme="majorHAnsi"/>
      <w:b/>
      <w:color w:val="000000" w:themeColor="text1"/>
      <w:sz w:val="44"/>
      <w:szCs w:val="36"/>
    </w:rPr>
  </w:style>
  <w:style w:type="paragraph" w:styleId="Ttulo4">
    <w:name w:val="heading 4"/>
    <w:basedOn w:val="Normal"/>
    <w:next w:val="Normal"/>
    <w:link w:val="Ttulo4Carter"/>
    <w:uiPriority w:val="3"/>
    <w:qFormat/>
    <w:rsid w:val="009B72D4"/>
    <w:pPr>
      <w:ind w:left="567" w:right="567"/>
      <w:jc w:val="center"/>
      <w:outlineLvl w:val="3"/>
    </w:pPr>
    <w:rPr>
      <w:b/>
      <w:sz w:val="80"/>
    </w:rPr>
  </w:style>
  <w:style w:type="paragraph" w:styleId="Ttulo5">
    <w:name w:val="heading 5"/>
    <w:basedOn w:val="Text"/>
    <w:next w:val="Normal"/>
    <w:link w:val="Ttulo5Carter"/>
    <w:uiPriority w:val="4"/>
    <w:qFormat/>
    <w:rsid w:val="00E832AC"/>
    <w:pPr>
      <w:outlineLvl w:val="4"/>
    </w:pPr>
    <w:rPr>
      <w:b/>
      <w:color w:val="E2B80F" w:themeColor="accent1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GraphicAnchor">
    <w:name w:val="Graphic Anchor"/>
    <w:basedOn w:val="Normal"/>
    <w:uiPriority w:val="8"/>
    <w:qFormat/>
    <w:rsid w:val="00A602AF"/>
    <w:rPr>
      <w:sz w:val="10"/>
    </w:rPr>
  </w:style>
  <w:style w:type="table" w:styleId="TabelacomGrelha">
    <w:name w:val="Table Grid"/>
    <w:basedOn w:val="Tabelanormal"/>
    <w:uiPriority w:val="39"/>
    <w:rsid w:val="00A602A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arter"/>
    <w:uiPriority w:val="99"/>
    <w:semiHidden/>
    <w:rsid w:val="00A602AF"/>
    <w:rPr>
      <w:rFonts w:ascii="Times New Roman" w:hAnsi="Times New Roman" w:cs="Times New Roman"/>
      <w:sz w:val="18"/>
      <w:szCs w:val="18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9B72D4"/>
    <w:rPr>
      <w:rFonts w:ascii="Times New Roman" w:hAnsi="Times New Roman" w:cs="Times New Roman"/>
      <w:sz w:val="18"/>
      <w:szCs w:val="18"/>
    </w:rPr>
  </w:style>
  <w:style w:type="character" w:customStyle="1" w:styleId="Ttulo1Carter">
    <w:name w:val="Título 1 Caráter"/>
    <w:basedOn w:val="Tipodeletrapredefinidodopargrafo"/>
    <w:link w:val="Ttulo1"/>
    <w:rsid w:val="009B72D4"/>
    <w:rPr>
      <w:rFonts w:asciiTheme="majorHAnsi" w:hAnsiTheme="majorHAnsi"/>
      <w:b/>
      <w:sz w:val="80"/>
      <w:szCs w:val="80"/>
    </w:rPr>
  </w:style>
  <w:style w:type="character" w:customStyle="1" w:styleId="Ttulo2Carter">
    <w:name w:val="Título 2 Caráter"/>
    <w:basedOn w:val="Tipodeletrapredefinidodopargrafo"/>
    <w:link w:val="Ttulo2"/>
    <w:uiPriority w:val="1"/>
    <w:rsid w:val="009B72D4"/>
    <w:rPr>
      <w:rFonts w:asciiTheme="majorHAnsi" w:hAnsiTheme="majorHAnsi"/>
      <w:sz w:val="36"/>
      <w:szCs w:val="36"/>
    </w:rPr>
  </w:style>
  <w:style w:type="paragraph" w:styleId="Cabealho">
    <w:name w:val="header"/>
    <w:basedOn w:val="Normal"/>
    <w:link w:val="CabealhoCarter"/>
    <w:uiPriority w:val="99"/>
    <w:rsid w:val="00E832AC"/>
    <w:pPr>
      <w:tabs>
        <w:tab w:val="center" w:pos="4680"/>
        <w:tab w:val="right" w:pos="9360"/>
      </w:tabs>
      <w:jc w:val="right"/>
    </w:pPr>
    <w:rPr>
      <w:rFonts w:asciiTheme="majorHAnsi" w:hAnsiTheme="majorHAnsi"/>
      <w:sz w:val="20"/>
    </w:rPr>
  </w:style>
  <w:style w:type="character" w:customStyle="1" w:styleId="CabealhoCarter">
    <w:name w:val="Cabeçalho Caráter"/>
    <w:basedOn w:val="Tipodeletrapredefinidodopargrafo"/>
    <w:link w:val="Cabealho"/>
    <w:uiPriority w:val="99"/>
    <w:rsid w:val="00E832AC"/>
    <w:rPr>
      <w:rFonts w:asciiTheme="majorHAnsi" w:hAnsiTheme="majorHAnsi"/>
      <w:sz w:val="20"/>
    </w:rPr>
  </w:style>
  <w:style w:type="paragraph" w:styleId="Rodap">
    <w:name w:val="footer"/>
    <w:basedOn w:val="Normal"/>
    <w:link w:val="RodapCarter"/>
    <w:uiPriority w:val="99"/>
    <w:rsid w:val="00E832AC"/>
    <w:pPr>
      <w:tabs>
        <w:tab w:val="center" w:pos="4680"/>
        <w:tab w:val="right" w:pos="9360"/>
      </w:tabs>
      <w:ind w:right="360"/>
      <w:jc w:val="right"/>
    </w:pPr>
    <w:rPr>
      <w:rFonts w:asciiTheme="majorHAnsi" w:hAnsiTheme="majorHAnsi"/>
      <w:sz w:val="20"/>
    </w:rPr>
  </w:style>
  <w:style w:type="character" w:customStyle="1" w:styleId="RodapCarter">
    <w:name w:val="Rodapé Caráter"/>
    <w:basedOn w:val="Tipodeletrapredefinidodopargrafo"/>
    <w:link w:val="Rodap"/>
    <w:uiPriority w:val="99"/>
    <w:rsid w:val="00E832AC"/>
    <w:rPr>
      <w:rFonts w:asciiTheme="majorHAnsi" w:hAnsiTheme="majorHAnsi"/>
      <w:sz w:val="20"/>
    </w:rPr>
  </w:style>
  <w:style w:type="character" w:styleId="Nmerodepgina">
    <w:name w:val="page number"/>
    <w:basedOn w:val="Tipodeletrapredefinidodopargrafo"/>
    <w:uiPriority w:val="99"/>
    <w:semiHidden/>
    <w:rsid w:val="009B2968"/>
  </w:style>
  <w:style w:type="character" w:customStyle="1" w:styleId="Ttulo3Carter">
    <w:name w:val="Título 3 Caráter"/>
    <w:basedOn w:val="Tipodeletrapredefinidodopargrafo"/>
    <w:link w:val="Ttulo3"/>
    <w:uiPriority w:val="2"/>
    <w:rsid w:val="009B72D4"/>
    <w:rPr>
      <w:rFonts w:asciiTheme="majorHAnsi" w:hAnsiTheme="majorHAnsi"/>
      <w:b/>
      <w:color w:val="000000" w:themeColor="text1"/>
      <w:sz w:val="44"/>
      <w:szCs w:val="36"/>
    </w:rPr>
  </w:style>
  <w:style w:type="character" w:customStyle="1" w:styleId="Ttulo4Carter">
    <w:name w:val="Título 4 Caráter"/>
    <w:basedOn w:val="Tipodeletrapredefinidodopargrafo"/>
    <w:link w:val="Ttulo4"/>
    <w:uiPriority w:val="3"/>
    <w:rsid w:val="009B72D4"/>
    <w:rPr>
      <w:b/>
      <w:sz w:val="80"/>
    </w:rPr>
  </w:style>
  <w:style w:type="paragraph" w:customStyle="1" w:styleId="Text">
    <w:name w:val="Text"/>
    <w:basedOn w:val="Normal"/>
    <w:uiPriority w:val="5"/>
    <w:qFormat/>
    <w:rsid w:val="009B72D4"/>
    <w:rPr>
      <w:sz w:val="28"/>
      <w:szCs w:val="28"/>
    </w:rPr>
  </w:style>
  <w:style w:type="paragraph" w:customStyle="1" w:styleId="ImageCaption">
    <w:name w:val="Image Caption"/>
    <w:basedOn w:val="Normal"/>
    <w:uiPriority w:val="6"/>
    <w:qFormat/>
    <w:rsid w:val="009B72D4"/>
    <w:pPr>
      <w:ind w:left="113"/>
    </w:pPr>
    <w:rPr>
      <w:i/>
      <w:color w:val="000000" w:themeColor="text1"/>
    </w:rPr>
  </w:style>
  <w:style w:type="character" w:customStyle="1" w:styleId="Ttulo5Carter">
    <w:name w:val="Título 5 Caráter"/>
    <w:basedOn w:val="Tipodeletrapredefinidodopargrafo"/>
    <w:link w:val="Ttulo5"/>
    <w:uiPriority w:val="4"/>
    <w:rsid w:val="00E832AC"/>
    <w:rPr>
      <w:b/>
      <w:color w:val="E2B80F" w:themeColor="accent1"/>
      <w:sz w:val="28"/>
      <w:szCs w:val="28"/>
    </w:rPr>
  </w:style>
  <w:style w:type="character" w:styleId="TextodoMarcadordePosio">
    <w:name w:val="Placeholder Text"/>
    <w:basedOn w:val="Tipodeletrapredefinidodopargrafo"/>
    <w:uiPriority w:val="99"/>
    <w:semiHidden/>
    <w:rsid w:val="00A123D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E873E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Refdecomentrio">
    <w:name w:val="annotation reference"/>
    <w:basedOn w:val="Tipodeletrapredefinidodopargrafo"/>
    <w:uiPriority w:val="99"/>
    <w:semiHidden/>
    <w:rsid w:val="009651D2"/>
    <w:rPr>
      <w:sz w:val="16"/>
      <w:szCs w:val="16"/>
    </w:rPr>
  </w:style>
  <w:style w:type="paragraph" w:styleId="Textodecomentrio">
    <w:name w:val="annotation text"/>
    <w:basedOn w:val="Normal"/>
    <w:link w:val="TextodecomentrioCarter"/>
    <w:uiPriority w:val="99"/>
    <w:semiHidden/>
    <w:rsid w:val="009651D2"/>
    <w:rPr>
      <w:sz w:val="20"/>
      <w:szCs w:val="20"/>
    </w:rPr>
  </w:style>
  <w:style w:type="character" w:customStyle="1" w:styleId="TextodecomentrioCarter">
    <w:name w:val="Texto de comentário Caráter"/>
    <w:basedOn w:val="Tipodeletrapredefinidodopargrafo"/>
    <w:link w:val="Textodecomentrio"/>
    <w:uiPriority w:val="99"/>
    <w:semiHidden/>
    <w:rsid w:val="009651D2"/>
    <w:rPr>
      <w:sz w:val="20"/>
      <w:szCs w:val="20"/>
    </w:rPr>
  </w:style>
  <w:style w:type="paragraph" w:styleId="Assuntodecomentrio">
    <w:name w:val="annotation subject"/>
    <w:basedOn w:val="Textodecomentrio"/>
    <w:next w:val="Textodecomentrio"/>
    <w:link w:val="AssuntodecomentrioCarter"/>
    <w:uiPriority w:val="99"/>
    <w:semiHidden/>
    <w:unhideWhenUsed/>
    <w:rsid w:val="009651D2"/>
    <w:rPr>
      <w:b/>
      <w:bCs/>
    </w:rPr>
  </w:style>
  <w:style w:type="character" w:customStyle="1" w:styleId="AssuntodecomentrioCarter">
    <w:name w:val="Assunto de comentário Caráter"/>
    <w:basedOn w:val="TextodecomentrioCarter"/>
    <w:link w:val="Assuntodecomentrio"/>
    <w:uiPriority w:val="99"/>
    <w:semiHidden/>
    <w:rsid w:val="009651D2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037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56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8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jpe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microsoft.com/office/2007/relationships/hdphoto" Target="media/hdphoto1.wdp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gel\AppData\Roaming\Microsoft\Templates\Modern%20report.dotx" TargetMode="External"/></Relationships>
</file>

<file path=word/theme/theme1.xml><?xml version="1.0" encoding="utf-8"?>
<a:theme xmlns:a="http://schemas.openxmlformats.org/drawingml/2006/main" name="MR">
  <a:themeElements>
    <a:clrScheme name="Modern Report 1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E2B80F"/>
      </a:accent1>
      <a:accent2>
        <a:srgbClr val="FF7900"/>
      </a:accent2>
      <a:accent3>
        <a:srgbClr val="007093"/>
      </a:accent3>
      <a:accent4>
        <a:srgbClr val="005C7C"/>
      </a:accent4>
      <a:accent5>
        <a:srgbClr val="004B67"/>
      </a:accent5>
      <a:accent6>
        <a:srgbClr val="002E44"/>
      </a:accent6>
      <a:hlink>
        <a:srgbClr val="0000FF"/>
      </a:hlink>
      <a:folHlink>
        <a:srgbClr val="FF00FF"/>
      </a:folHlink>
    </a:clrScheme>
    <a:fontScheme name="Custom 12">
      <a:majorFont>
        <a:latin typeface="Franklin Gothic Medium"/>
        <a:ea typeface=""/>
        <a:cs typeface=""/>
      </a:majorFont>
      <a:minorFont>
        <a:latin typeface="Book Antiqua"/>
        <a:ea typeface=""/>
        <a:cs typeface=""/>
      </a:minorFont>
    </a:fontScheme>
    <a:fmtScheme name="Whit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38100" tIns="38100" rIns="38100" bIns="381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0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38100" dist="12700" dir="5400000" rotWithShape="0">
                <a:srgbClr val="000000">
                  <a:alpha val="50000"/>
                </a:srgbClr>
              </a:outerShdw>
            </a:effectLst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381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  <a:extLst>
    <a:ext uri="{05A4C25C-085E-4340-85A3-A5531E510DB2}">
      <thm15:themeFamily xmlns:thm15="http://schemas.microsoft.com/office/thememl/2012/main" name="MR" id="{576F8857-8344-CC40-AE0E-EF60A6767544}" vid="{BDC92DF4-E7E1-0844-A1CD-530A464FD27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2" ma:contentTypeDescription="Create a new document." ma:contentTypeScope="" ma:versionID="fa6e671f1cd7e4d96ff9652be322dd5e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4e2496f70b101db0b8013f30a071bbf7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Status" ma:index="19" nillable="true" ma:displayName="Status" ma:default="Not started" ma:format="Dropdown" ma:internalName="Status">
      <xsd:simpleType>
        <xsd:restriction base="dms:Choice">
          <xsd:enumeration value="Not started"/>
          <xsd:enumeration value="In Progress"/>
          <xsd:enumeration value="Completed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tatus xmlns="71af3243-3dd4-4a8d-8c0d-dd76da1f02a5">Not started</Status>
    <MediaServiceKeyPoints xmlns="71af3243-3dd4-4a8d-8c0d-dd76da1f02a5" xsi:nil="true"/>
  </documentManagement>
</p:properties>
</file>

<file path=customXml/itemProps1.xml><?xml version="1.0" encoding="utf-8"?>
<ds:datastoreItem xmlns:ds="http://schemas.openxmlformats.org/officeDocument/2006/customXml" ds:itemID="{DE058DEA-A24B-4A4E-9EA4-6D86FDA62B5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209B3CA-0C8C-48D4-A94D-FB24C1AB21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4EEF748-28BC-4AC6-852A-F36B0804248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1E1983F-6286-415F-8BD0-D2570EFEFB27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Modern report</Template>
  <TotalTime>1</TotalTime>
  <Pages>2</Pages>
  <Words>83</Words>
  <Characters>454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Anastasiia Shcherban</cp:lastModifiedBy>
  <cp:revision>3</cp:revision>
  <dcterms:created xsi:type="dcterms:W3CDTF">2025-03-31T12:52:00Z</dcterms:created>
  <dcterms:modified xsi:type="dcterms:W3CDTF">2025-03-31T22:39:00Z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  <property fmtid="{D5CDD505-2E9C-101B-9397-08002B2CF9AE}" pid="3" name="GrammarlyDocumentId">
    <vt:lpwstr>8bcd0d9d-7837-4e9a-8718-1e1e380594af</vt:lpwstr>
  </property>
</Properties>
</file>