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6E92DA3F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9C3D073" wp14:editId="1E1D461D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030A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F1C7688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" path="m,l21600,14168r,7432l,21600,,xe" fillcolor="#7030a0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412CEA87" w:rsidR="00A602AF" w:rsidRPr="00630EB2" w:rsidRDefault="003C547F" w:rsidP="00A123DD">
            <w:pPr>
              <w:pStyle w:val="Ttulo1"/>
              <w:rPr>
                <w:rFonts w:ascii="Calibri" w:hAnsi="Calibri" w:cs="Calibri"/>
                <w:sz w:val="92"/>
                <w:szCs w:val="92"/>
              </w:rPr>
            </w:pPr>
            <w:r w:rsidRPr="00630EB2">
              <w:rPr>
                <w:rFonts w:ascii="Calibri" w:hAnsi="Calibri"/>
                <w:sz w:val="92"/>
                <w:szCs w:val="92"/>
              </w:rPr>
              <w:t>Análise XRD: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12CB8D4A" w:rsidR="00A602AF" w:rsidRPr="00EA262E" w:rsidRDefault="00063CBE" w:rsidP="00A602AF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4864" behindDoc="0" locked="0" layoutInCell="1" allowOverlap="1" wp14:anchorId="6D40EB10" wp14:editId="6B193074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3783965</wp:posOffset>
                  </wp:positionV>
                  <wp:extent cx="3114675" cy="1784985"/>
                  <wp:effectExtent l="0" t="0" r="9525" b="5715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57" t="10669" r="11696" b="26186"/>
                          <a:stretch/>
                        </pic:blipFill>
                        <pic:spPr bwMode="auto">
                          <a:xfrm>
                            <a:off x="0" y="0"/>
                            <a:ext cx="3114675" cy="1784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2C715FD1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14759C1D" w:rsidR="00A602AF" w:rsidRPr="00EA262E" w:rsidRDefault="00193533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7EF2B293" wp14:editId="3FB9B623">
                  <wp:extent cx="2952750" cy="2476500"/>
                  <wp:effectExtent l="0" t="0" r="0" b="0"/>
                  <wp:docPr id="744003456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4003456" name="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728" cy="2484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41DA15CA" w14:textId="30486A8B" w:rsidR="0072335C" w:rsidRPr="00410782" w:rsidRDefault="00410782" w:rsidP="00A602AF">
            <w:pPr>
              <w:pStyle w:val="Ttulo2"/>
              <w:rPr>
                <w:rFonts w:ascii="Calibri" w:hAnsi="Calibri" w:cs="Calibri"/>
                <w:b/>
                <w:bCs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Aqueles que ficaram para trás</w:t>
            </w:r>
          </w:p>
          <w:p w14:paraId="3887F4B9" w14:textId="77777777" w:rsidR="0072335C" w:rsidRPr="00410782" w:rsidRDefault="0072335C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</w:p>
          <w:p w14:paraId="34D3B9A2" w14:textId="1A57E20E" w:rsidR="00A602AF" w:rsidRPr="00410782" w:rsidRDefault="00BC0EA5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 xml:space="preserve">Projeto </w:t>
            </w:r>
            <w:proofErr w:type="spellStart"/>
            <w:r>
              <w:rPr>
                <w:rFonts w:ascii="Calibri" w:hAnsi="Calibri"/>
                <w:color w:val="FFFFFF" w:themeColor="background1"/>
              </w:rPr>
              <w:t>SciArt</w:t>
            </w:r>
            <w:proofErr w:type="spellEnd"/>
          </w:p>
          <w:p w14:paraId="50084DD9" w14:textId="4D2D1145" w:rsidR="00A602AF" w:rsidRPr="004F14C1" w:rsidRDefault="00BC0EA5" w:rsidP="00A123DD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73F5006E" w:rsidR="009B2968" w:rsidRPr="00EA262E" w:rsidRDefault="007D2AAE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347FC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23635D1E" w14:textId="05F72AA1" w:rsidR="00780974" w:rsidRDefault="007D2AAE" w:rsidP="00BC0EA5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1: A camada de cor verde</w:t>
            </w:r>
          </w:p>
          <w:p w14:paraId="6F7D64D0" w14:textId="77777777" w:rsidR="007D2AAE" w:rsidRPr="007D2AAE" w:rsidRDefault="007D2AAE" w:rsidP="00BC0EA5">
            <w:pPr>
              <w:rPr>
                <w:rFonts w:ascii="Calibri" w:hAnsi="Calibri" w:cs="Calibri"/>
              </w:rPr>
            </w:pPr>
          </w:p>
          <w:p w14:paraId="05D4475A" w14:textId="02DFF936" w:rsidR="007D2AAE" w:rsidRPr="007D2AAE" w:rsidRDefault="007D2AAE" w:rsidP="007D2AAE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espetro do método XRD da camada de cor verde.</w:t>
            </w:r>
          </w:p>
          <w:p w14:paraId="3BC1F5A0" w14:textId="77777777" w:rsidR="007D2AAE" w:rsidRPr="007D2AAE" w:rsidRDefault="007D2AAE" w:rsidP="007D2AAE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572CE5AA" w14:textId="336F1531" w:rsidR="004E0CDE" w:rsidRPr="007D2AAE" w:rsidRDefault="007D2AAE" w:rsidP="007D2AAE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análise do padrão XRD confirma a presença de verdete.</w:t>
            </w:r>
          </w:p>
          <w:p w14:paraId="7C2EAA01" w14:textId="47644D5C" w:rsidR="009B2968" w:rsidRPr="007D2AAE" w:rsidRDefault="00BC0EA5" w:rsidP="00907846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br/>
            </w:r>
          </w:p>
        </w:tc>
        <w:tc>
          <w:tcPr>
            <w:tcW w:w="4673" w:type="dxa"/>
            <w:vAlign w:val="center"/>
          </w:tcPr>
          <w:p w14:paraId="6CB7FB1B" w14:textId="160E4161" w:rsidR="009347FC" w:rsidRDefault="00780974" w:rsidP="004E0CDE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3BEEF331" wp14:editId="77E670A4">
                  <wp:extent cx="2690914" cy="2124075"/>
                  <wp:effectExtent l="0" t="0" r="0" b="0"/>
                  <wp:docPr id="1526580092" name="Εικόνα 1" descr="Εικόνα που περιέχει στιγμιότυπο οθόνης, κείμενο, γράφημα, γραμμή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6580092" name="Εικόνα 1" descr="Εικόνα που περιέχει στιγμιότυπο οθόνης, κείμενο, γράφημα, γραμμή&#10;&#10;Περιγραφή που δημιουργήθηκε αυτόματα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8884" cy="2130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B39D28" w14:textId="77777777" w:rsidR="009347FC" w:rsidRPr="009347FC" w:rsidRDefault="009347FC" w:rsidP="004E0CDE">
            <w:pPr>
              <w:pStyle w:val="ImageCaption"/>
              <w:ind w:left="0"/>
              <w:jc w:val="center"/>
              <w:rPr>
                <w:rFonts w:ascii="Calibri" w:hAnsi="Calibri" w:cs="Calibri"/>
                <w:lang w:val="el-GR"/>
              </w:rPr>
            </w:pPr>
          </w:p>
          <w:p w14:paraId="16B2D4C1" w14:textId="5DA19950" w:rsidR="004F14C1" w:rsidRPr="00913C0F" w:rsidRDefault="004F14C1" w:rsidP="00913C0F">
            <w:pPr>
              <w:pStyle w:val="ImageCaption"/>
              <w:ind w:left="0"/>
              <w:rPr>
                <w:rFonts w:ascii="Calibri" w:hAnsi="Calibri" w:cs="Calibri"/>
                <w:lang w:val="el-GR"/>
              </w:rPr>
            </w:pPr>
          </w:p>
        </w:tc>
      </w:tr>
      <w:tr w:rsidR="009347FC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70F622A6" w14:textId="7A7E96F2" w:rsidR="009617FA" w:rsidRDefault="007D2AAE" w:rsidP="00286CFA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2: Contraplacado</w:t>
            </w:r>
          </w:p>
          <w:p w14:paraId="54FD8F94" w14:textId="77777777" w:rsidR="007D2AAE" w:rsidRPr="007D2AAE" w:rsidRDefault="007D2AAE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706990AE" w:rsidR="00907846" w:rsidRPr="007D2AAE" w:rsidRDefault="007D2AAE" w:rsidP="00F33C7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Este é o padrão do método XRD da amostra de madeira. A análise do padrão confirma a presença de celulose, que é </w:t>
            </w:r>
            <w:r w:rsidR="00630EB2">
              <w:rPr>
                <w:rFonts w:ascii="Calibri" w:hAnsi="Calibri"/>
                <w:sz w:val="32"/>
              </w:rPr>
              <w:t xml:space="preserve">um </w:t>
            </w:r>
            <w:r>
              <w:rPr>
                <w:rFonts w:ascii="Calibri" w:hAnsi="Calibri"/>
                <w:sz w:val="32"/>
              </w:rPr>
              <w:t xml:space="preserve">elemento típico </w:t>
            </w:r>
            <w:r w:rsidR="00630EB2">
              <w:rPr>
                <w:rFonts w:ascii="Calibri" w:hAnsi="Calibri"/>
                <w:sz w:val="32"/>
              </w:rPr>
              <w:t>presente n</w:t>
            </w:r>
            <w:r>
              <w:rPr>
                <w:rFonts w:ascii="Calibri" w:hAnsi="Calibri"/>
                <w:sz w:val="32"/>
              </w:rPr>
              <w:t>as amostras de madeira.</w:t>
            </w:r>
          </w:p>
        </w:tc>
        <w:tc>
          <w:tcPr>
            <w:tcW w:w="4673" w:type="dxa"/>
            <w:vAlign w:val="center"/>
          </w:tcPr>
          <w:p w14:paraId="05352396" w14:textId="77777777" w:rsidR="0004054A" w:rsidRPr="007D2AAE" w:rsidRDefault="0004054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1FBDBE2E" w14:textId="77777777" w:rsidR="0004054A" w:rsidRPr="007D2AAE" w:rsidRDefault="0004054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D9192DB" w14:textId="62A2EF28" w:rsidR="003E42C4" w:rsidRDefault="004F14C1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Calibri" w:hAnsi="Calibri"/>
                <w:i w:val="0"/>
                <w:noProof/>
                <w:color w:val="auto"/>
                <w:sz w:val="28"/>
              </w:rPr>
              <w:drawing>
                <wp:inline distT="0" distB="0" distL="0" distR="0" wp14:anchorId="585369E2" wp14:editId="1073D9CC">
                  <wp:extent cx="2400300" cy="1358900"/>
                  <wp:effectExtent l="0" t="0" r="0" b="0"/>
                  <wp:docPr id="166" name="Google Shape;166;p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Google Shape;166;p4"/>
                          <pic:cNvPicPr preferRelativeResize="0"/>
                        </pic:nvPicPr>
                        <pic:blipFill rotWithShape="1">
                          <a:blip r:embed="rId14" cstate="print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59"/>
                          <a:stretch/>
                        </pic:blipFill>
                        <pic:spPr>
                          <a:xfrm>
                            <a:off x="0" y="0"/>
                            <a:ext cx="2400300" cy="135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3679A37E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E0B6E4A" w14:textId="77777777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62216B02" w14:textId="267375C4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1B6F5DD7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BE4CFB">
      <w:headerReference w:type="default" r:id="rId15"/>
      <w:footerReference w:type="even" r:id="rId16"/>
      <w:footerReference w:type="default" r:id="rId17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D9DC88" w14:textId="77777777" w:rsidR="00C77EBA" w:rsidRDefault="00C77EBA" w:rsidP="009B2968">
      <w:r>
        <w:separator/>
      </w:r>
    </w:p>
  </w:endnote>
  <w:endnote w:type="continuationSeparator" w:id="0">
    <w:p w14:paraId="28851133" w14:textId="77777777" w:rsidR="00C77EBA" w:rsidRDefault="00C77EBA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31B32AFF" w:rsidR="009B2968" w:rsidRDefault="007D2AAE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1A693C" w14:textId="77777777" w:rsidR="00C77EBA" w:rsidRDefault="00C77EBA" w:rsidP="009B2968">
      <w:r>
        <w:separator/>
      </w:r>
    </w:p>
  </w:footnote>
  <w:footnote w:type="continuationSeparator" w:id="0">
    <w:p w14:paraId="0DE62C72" w14:textId="77777777" w:rsidR="00C77EBA" w:rsidRDefault="00C77EBA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0F13E84C" w:rsidR="009B2968" w:rsidRPr="007D2AAE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2DF89BE3">
              <wp:extent cx="4895850" cy="45719"/>
              <wp:effectExtent l="0" t="0" r="19050" b="1206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895850" cy="45719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 w="25400" cap="flat">
                        <a:solidFill>
                          <a:srgbClr val="7030A0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3F7B499E" id="Rectangle 5" o:spid="_x0000_s1026" alt="&quot;&quot;" style="width:385.5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" fillcolor="#7030a0" strokecolor="#7030a0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Análise XRD: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054A"/>
    <w:rsid w:val="00041B6B"/>
    <w:rsid w:val="00063CBE"/>
    <w:rsid w:val="00075273"/>
    <w:rsid w:val="00086AFE"/>
    <w:rsid w:val="000F1FAA"/>
    <w:rsid w:val="00100F56"/>
    <w:rsid w:val="00182A77"/>
    <w:rsid w:val="00187632"/>
    <w:rsid w:val="00193533"/>
    <w:rsid w:val="001D390E"/>
    <w:rsid w:val="00211CE6"/>
    <w:rsid w:val="00222ADC"/>
    <w:rsid w:val="002366C9"/>
    <w:rsid w:val="00286CFA"/>
    <w:rsid w:val="00345140"/>
    <w:rsid w:val="003A7DA5"/>
    <w:rsid w:val="003C547F"/>
    <w:rsid w:val="003E42C4"/>
    <w:rsid w:val="003E6AB7"/>
    <w:rsid w:val="00410782"/>
    <w:rsid w:val="00433232"/>
    <w:rsid w:val="004656BC"/>
    <w:rsid w:val="004912F1"/>
    <w:rsid w:val="004B0571"/>
    <w:rsid w:val="004E0CDE"/>
    <w:rsid w:val="004F14C1"/>
    <w:rsid w:val="005165C4"/>
    <w:rsid w:val="005232E8"/>
    <w:rsid w:val="00525B5D"/>
    <w:rsid w:val="005526B1"/>
    <w:rsid w:val="005A09BB"/>
    <w:rsid w:val="005E3974"/>
    <w:rsid w:val="006151D9"/>
    <w:rsid w:val="00630EB2"/>
    <w:rsid w:val="006453B7"/>
    <w:rsid w:val="00657B8C"/>
    <w:rsid w:val="006612E8"/>
    <w:rsid w:val="00684E89"/>
    <w:rsid w:val="006C60E6"/>
    <w:rsid w:val="0072335C"/>
    <w:rsid w:val="00780974"/>
    <w:rsid w:val="007D2AAE"/>
    <w:rsid w:val="008B01BE"/>
    <w:rsid w:val="008C2877"/>
    <w:rsid w:val="00907846"/>
    <w:rsid w:val="00913C0F"/>
    <w:rsid w:val="009347FC"/>
    <w:rsid w:val="00952F7D"/>
    <w:rsid w:val="009617FA"/>
    <w:rsid w:val="0098416A"/>
    <w:rsid w:val="009A208F"/>
    <w:rsid w:val="009A380C"/>
    <w:rsid w:val="009B2968"/>
    <w:rsid w:val="009B72D4"/>
    <w:rsid w:val="009D4923"/>
    <w:rsid w:val="009E4683"/>
    <w:rsid w:val="00A07DCE"/>
    <w:rsid w:val="00A123DD"/>
    <w:rsid w:val="00A602AF"/>
    <w:rsid w:val="00A64F96"/>
    <w:rsid w:val="00A81FAC"/>
    <w:rsid w:val="00AC6BE3"/>
    <w:rsid w:val="00AE2317"/>
    <w:rsid w:val="00B67B67"/>
    <w:rsid w:val="00BC0EA5"/>
    <w:rsid w:val="00BD68F9"/>
    <w:rsid w:val="00BE4CFB"/>
    <w:rsid w:val="00C3007A"/>
    <w:rsid w:val="00C77EBA"/>
    <w:rsid w:val="00C95220"/>
    <w:rsid w:val="00D10D23"/>
    <w:rsid w:val="00E00034"/>
    <w:rsid w:val="00E44B70"/>
    <w:rsid w:val="00E6072E"/>
    <w:rsid w:val="00E832AC"/>
    <w:rsid w:val="00E873E7"/>
    <w:rsid w:val="00EA262E"/>
    <w:rsid w:val="00EA4A50"/>
    <w:rsid w:val="00F21248"/>
    <w:rsid w:val="00F33C7D"/>
    <w:rsid w:val="00F4393B"/>
    <w:rsid w:val="00F922EE"/>
    <w:rsid w:val="00FB489C"/>
    <w:rsid w:val="00FC04CA"/>
    <w:rsid w:val="00FD5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82956A67-137E-4C48-AA87-A50D3E97C6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6151D9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6151D9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6151D9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6151D9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6151D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sv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4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3</TotalTime>
  <Pages>2</Pages>
  <Words>77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2025-03-31T12:34:00Z</dcterms:created>
  <dcterms:modified xsi:type="dcterms:W3CDTF">2025-03-31T21:23:00Z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