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70E88BE3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106AD7D6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F91BCBC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" path="m,l21600,14168r,7432l,21600,,xe" fillcolor="#ff7900 [3205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0845F137" w:rsidR="00A602AF" w:rsidRPr="003015EE" w:rsidRDefault="009A4DAD" w:rsidP="00A123DD">
            <w:pPr>
              <w:pStyle w:val="Ttulo1"/>
              <w:rPr>
                <w:rFonts w:ascii="Calibri" w:hAnsi="Calibri" w:cs="Calibri"/>
                <w:sz w:val="62"/>
                <w:szCs w:val="62"/>
              </w:rPr>
            </w:pPr>
            <w:r w:rsidRPr="003015EE">
              <w:rPr>
                <w:rFonts w:ascii="Calibri" w:hAnsi="Calibri"/>
                <w:sz w:val="62"/>
                <w:szCs w:val="62"/>
              </w:rPr>
              <w:t>Microscópio Eletrónico: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3DC37D71" w:rsidR="00A602AF" w:rsidRPr="00EA262E" w:rsidRDefault="00406837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0FB01DD0" wp14:editId="0B8EA86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3393440</wp:posOffset>
                  </wp:positionV>
                  <wp:extent cx="3416935" cy="2177415"/>
                  <wp:effectExtent l="0" t="0" r="0" b="0"/>
                  <wp:wrapNone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F41498-6C93-E4C7-9078-894334D49C4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39F41498-6C93-E4C7-9078-894334D49C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912" b="93163" l="1568" r="98316">
                                        <a14:foregroundMark x1="4163" y1="30409" x2="1395" y2="38245"/>
                                        <a14:foregroundMark x1="13986" y1="75171" x2="14341" y2="75434"/>
                                        <a14:foregroundMark x1="3859" y1="30476" x2="1537" y2="38276"/>
                                        <a14:foregroundMark x1="24788" y1="9352" x2="40036" y2="2699"/>
                                        <a14:foregroundMark x1="90855" y1="19529" x2="95077" y2="24568"/>
                                        <a14:foregroundMark x1="98830" y1="38647" x2="98968" y2="39691"/>
                                        <a14:foregroundMark x1="98603" y1="36919" x2="98798" y2="38401"/>
                                        <a14:foregroundMark x1="98423" y1="35557" x2="98675" y2="37467"/>
                                        <a14:foregroundMark x1="98273" y1="40745" x2="98342" y2="41479"/>
                                        <a14:foregroundMark x1="98154" y1="39467" x2="98248" y2="40473"/>
                                        <a14:foregroundMark x1="97917" y1="36919" x2="98149" y2="39414"/>
                                        <a14:foregroundMark x1="97657" y1="34135" x2="97917" y2="36919"/>
                                        <a14:foregroundMark x1="31630" y1="90616" x2="44840" y2="96855"/>
                                        <a14:foregroundMark x1="52835" y1="96617" x2="61444" y2="94270"/>
                                        <a14:foregroundMark x1="70052" y1="87086" x2="70306" y2="86747"/>
                                        <a14:foregroundMark x1="91493" y1="19336" x2="94890" y2="23173"/>
                                        <a14:backgroundMark x1="40302" y1="2005" x2="48955" y2="729"/>
                                        <a14:backgroundMark x1="48955" y1="729" x2="65041" y2="5469"/>
                                        <a14:backgroundMark x1="64634" y1="6108" x2="71138" y2="8660"/>
                                        <a14:backgroundMark x1="89837" y1="18140" x2="91754" y2="18778"/>
                                        <a14:backgroundMark x1="89895" y1="18778" x2="91870" y2="18414"/>
                                        <a14:backgroundMark x1="91289" y1="18323" x2="91754" y2="18596"/>
                                        <a14:backgroundMark x1="91463" y1="19690" x2="91463" y2="19690"/>
                                        <a14:backgroundMark x1="91463" y1="18778" x2="91754" y2="19234"/>
                                        <a14:backgroundMark x1="95645" y1="22698" x2="99013" y2="35187"/>
                                        <a14:backgroundMark x1="99013" y1="35187" x2="99071" y2="35825"/>
                                        <a14:backgroundMark x1="89721" y1="59344" x2="96167" y2="48496"/>
                                        <a14:backgroundMark x1="96167" y1="48496" x2="99361" y2="36463"/>
                                        <a14:backgroundMark x1="99361" y1="36463" x2="99535" y2="33820"/>
                                        <a14:backgroundMark x1="95819" y1="49134" x2="97503" y2="46855"/>
                                        <a14:backgroundMark x1="95645" y1="48952" x2="97619" y2="46035"/>
                                        <a14:backgroundMark x1="98084" y1="40839" x2="99129" y2="35096"/>
                                        <a14:backgroundMark x1="98548" y1="39015" x2="99245" y2="35369"/>
                                        <a14:backgroundMark x1="98839" y1="36919" x2="98839" y2="36919"/>
                                        <a14:backgroundMark x1="98780" y1="36463" x2="98780" y2="36463"/>
                                        <a14:backgroundMark x1="98490" y1="37830" x2="98780" y2="35369"/>
                                        <a14:backgroundMark x1="96806" y1="46855" x2="99942" y2="38560"/>
                                        <a14:backgroundMark x1="97967" y1="44211" x2="99361" y2="39198"/>
                                        <a14:backgroundMark x1="97503" y1="45032" x2="99245" y2="38013"/>
                                        <a14:backgroundMark x1="98258" y1="42388" x2="99942" y2="39380"/>
                                        <a14:backgroundMark x1="27991" y1="88605" x2="31069" y2="91522"/>
                                        <a14:backgroundMark x1="44599" y1="97448" x2="52497" y2="97448"/>
                                        <a14:backgroundMark x1="2962" y1="29444" x2="13357" y2="27165"/>
                                        <a14:backgroundMark x1="1800" y1="63263" x2="10105" y2="72744"/>
                                        <a14:backgroundMark x1="10105" y1="72926" x2="13589" y2="75843"/>
                                        <a14:backgroundMark x1="13879" y1="76299" x2="17247" y2="78396"/>
                                        <a14:backgroundMark x1="17364" y1="78760" x2="20499" y2="80401"/>
                                        <a14:backgroundMark x1="1800" y1="60711" x2="4413" y2="64175"/>
                                        <a14:backgroundMark x1="755" y1="38104" x2="174" y2="44576"/>
                                        <a14:backgroundMark x1="348" y1="44667" x2="755" y2="51139"/>
                                        <a14:backgroundMark x1="813" y1="50684" x2="929" y2="56700"/>
                                        <a14:backgroundMark x1="1045" y1="55971" x2="2207" y2="62716"/>
                                        <a14:backgroundMark x1="2033" y1="59982" x2="3252" y2="64813"/>
                                        <a14:backgroundMark x1="61034" y1="95624" x2="66667" y2="93254"/>
                                        <a14:backgroundMark x1="62079" y1="94713" x2="67422" y2="92252"/>
                                        <a14:backgroundMark x1="61034" y1="95351" x2="62079" y2="95169"/>
                                        <a14:backgroundMark x1="66551" y1="92707" x2="71254" y2="87876"/>
                                        <a14:backgroundMark x1="65970" y1="91705" x2="70964" y2="88514"/>
                                        <a14:backgroundMark x1="68641" y1="89517" x2="70964" y2="86691"/>
                                        <a14:backgroundMark x1="68235" y1="89517" x2="71429" y2="86691"/>
                                        <a14:backgroundMark x1="83682" y1="67548" x2="80488" y2="75479"/>
                                        <a14:backgroundMark x1="80256" y1="73382" x2="77933" y2="78760"/>
                                        <a14:backgroundMark x1="77642" y1="77666" x2="73577" y2="82954"/>
                                        <a14:backgroundMark x1="73984" y1="82407" x2="70267" y2="86691"/>
                                        <a14:backgroundMark x1="70267" y1="87420" x2="68235" y2="89517"/>
                                        <a14:backgroundMark x1="22822" y1="10483" x2="25029" y2="856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16935" cy="217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2361B5C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4CC4D7BC" w:rsidR="00A602AF" w:rsidRPr="00EA262E" w:rsidRDefault="009C1548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36951AEB" wp14:editId="69D53AC5">
                  <wp:simplePos x="0" y="0"/>
                  <wp:positionH relativeFrom="column">
                    <wp:posOffset>6587</wp:posOffset>
                  </wp:positionH>
                  <wp:positionV relativeFrom="paragraph">
                    <wp:posOffset>-739</wp:posOffset>
                  </wp:positionV>
                  <wp:extent cx="2968625" cy="3809365"/>
                  <wp:effectExtent l="0" t="0" r="3175" b="635"/>
                  <wp:wrapNone/>
                  <wp:docPr id="12462851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628513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724C26E5" w:rsidR="0072335C" w:rsidRPr="009A4DAD" w:rsidRDefault="009A4DAD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Lamparina de barro</w:t>
            </w:r>
          </w:p>
          <w:p w14:paraId="0DFDDD94" w14:textId="77777777" w:rsidR="00F36A08" w:rsidRPr="00A96B4C" w:rsidRDefault="00F36A08" w:rsidP="00F36A08"/>
          <w:p w14:paraId="34D3B9A2" w14:textId="1A57E20E" w:rsidR="00A602AF" w:rsidRPr="00A96B4C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58C683E2" w:rsidR="009B2968" w:rsidRPr="00EA262E" w:rsidRDefault="009A4DAD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717DE6" w14:paraId="65989D98" w14:textId="77777777" w:rsidTr="003E42C4">
        <w:trPr>
          <w:trHeight w:val="5399"/>
        </w:trPr>
        <w:tc>
          <w:tcPr>
            <w:tcW w:w="4680" w:type="dxa"/>
          </w:tcPr>
          <w:p w14:paraId="09360A31" w14:textId="269BC863" w:rsidR="00CC67A3" w:rsidRDefault="009A4DAD" w:rsidP="00BC0EA5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t>Ponto de Interesse 1: Corpo da lamparina</w:t>
            </w:r>
          </w:p>
          <w:p w14:paraId="1912C3B2" w14:textId="77777777" w:rsidR="009A4DAD" w:rsidRPr="009A4DAD" w:rsidRDefault="009A4DAD" w:rsidP="00BC0EA5">
            <w:pPr>
              <w:rPr>
                <w:rFonts w:ascii="Calibri" w:hAnsi="Calibri" w:cs="Calibri"/>
              </w:rPr>
            </w:pPr>
          </w:p>
          <w:p w14:paraId="2CF027BC" w14:textId="0AB7DC7B" w:rsidR="009A4DAD" w:rsidRPr="009A4DAD" w:rsidRDefault="003015EE" w:rsidP="009A4DA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Aqui temos em estudo</w:t>
            </w:r>
            <w:r w:rsidR="009A4DAD">
              <w:rPr>
                <w:rFonts w:ascii="Calibri" w:hAnsi="Calibri"/>
                <w:sz w:val="32"/>
              </w:rPr>
              <w:t xml:space="preserve"> a amostra retirada da lamparina.</w:t>
            </w:r>
          </w:p>
          <w:p w14:paraId="14311F9B" w14:textId="77777777" w:rsidR="009A4DAD" w:rsidRPr="009A4DAD" w:rsidRDefault="009A4DAD" w:rsidP="009A4DAD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59112CEE" w:rsidR="006D0CD6" w:rsidRPr="009A4DAD" w:rsidRDefault="009A4DAD" w:rsidP="009A4DA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Na </w:t>
            </w:r>
            <w:r w:rsidR="003015EE">
              <w:rPr>
                <w:rFonts w:ascii="Calibri" w:hAnsi="Calibri"/>
                <w:sz w:val="32"/>
              </w:rPr>
              <w:t xml:space="preserve">imagem </w:t>
            </w:r>
            <w:r>
              <w:rPr>
                <w:rFonts w:ascii="Calibri" w:hAnsi="Calibri"/>
                <w:sz w:val="32"/>
              </w:rPr>
              <w:t xml:space="preserve">obtida </w:t>
            </w:r>
            <w:r w:rsidR="003015EE">
              <w:rPr>
                <w:rFonts w:ascii="Calibri" w:hAnsi="Calibri"/>
                <w:sz w:val="32"/>
              </w:rPr>
              <w:t>com o recurso</w:t>
            </w:r>
            <w:r>
              <w:rPr>
                <w:rFonts w:ascii="Calibri" w:hAnsi="Calibri"/>
                <w:sz w:val="32"/>
              </w:rPr>
              <w:t xml:space="preserve"> SEM observamos várias formações em tons de cinzento, o que significa que a amostra é heterogénea e </w:t>
            </w:r>
            <w:r w:rsidR="00743DDE">
              <w:rPr>
                <w:rFonts w:ascii="Calibri" w:hAnsi="Calibri"/>
                <w:sz w:val="32"/>
              </w:rPr>
              <w:t xml:space="preserve">que </w:t>
            </w:r>
            <w:r>
              <w:rPr>
                <w:rFonts w:ascii="Calibri" w:hAnsi="Calibri"/>
                <w:sz w:val="32"/>
              </w:rPr>
              <w:t>consiste de vários materiais.</w:t>
            </w:r>
          </w:p>
        </w:tc>
        <w:tc>
          <w:tcPr>
            <w:tcW w:w="4673" w:type="dxa"/>
            <w:vAlign w:val="center"/>
          </w:tcPr>
          <w:p w14:paraId="16B2D4C1" w14:textId="6F6D184A" w:rsidR="00211CE6" w:rsidRPr="00D67662" w:rsidRDefault="00CC67A3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/>
                <w:b/>
                <w:noProof/>
                <w:color w:val="FF0000"/>
                <w:sz w:val="22"/>
              </w:rPr>
              <mc:AlternateContent>
                <mc:Choice Requires="wpg">
                  <w:drawing>
                    <wp:inline distT="0" distB="0" distL="0" distR="0" wp14:anchorId="4749D022" wp14:editId="7B19AE19">
                      <wp:extent cx="2141855" cy="1790700"/>
                      <wp:effectExtent l="0" t="0" r="0" b="0"/>
                      <wp:docPr id="1972519522" name="Group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1855" cy="1790700"/>
                                <a:chOff x="0" y="0"/>
                                <a:chExt cx="933450" cy="741813"/>
                              </a:xfrm>
                            </wpg:grpSpPr>
                            <wps:wsp>
                              <wps:cNvPr id="1454241675" name="Ορθογώνιο 1454241675"/>
                              <wps:cNvSpPr/>
                              <wps:spPr>
                                <a:xfrm>
                                  <a:off x="240973" y="546445"/>
                                  <a:ext cx="417557" cy="1953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936ECA1" w14:textId="77777777" w:rsidR="00CC67A3" w:rsidRPr="00CC67A3" w:rsidRDefault="00CC67A3" w:rsidP="00CC67A3">
                                    <w:pPr>
                                      <w:textDirection w:val="btLr"/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rFonts w:ascii="Calibri" w:hAnsi="Calibri"/>
                                        <w:color w:val="000000"/>
                                        <w:sz w:val="18"/>
                                      </w:rPr>
                                      <w:t>X200</w:t>
                                    </w:r>
                                  </w:p>
                                </w:txbxContent>
                              </wps:txbx>
                              <wps:bodyPr spcFirstLastPara="1" wrap="square" lIns="91425" tIns="45700" rIns="91425" bIns="4570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852672630" name="Picture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33450" cy="5562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49D022" id="Group 3" o:spid="_x0000_s1026" style="width:168.65pt;height:141pt;mso-position-horizontal-relative:char;mso-position-vertical-relative:line" coordsize="9334,74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">
                      <v:rect id="Ορθογώνιο 1454241675" o:spid="_x0000_s1027" style="position:absolute;left:2409;top:5464;width:4176;height:1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" filled="f" stroked="f">
                        <v:textbox inset="2.53958mm,1.2694mm,2.53958mm,1.2694mm">
                          <w:txbxContent>
                            <w:p w14:paraId="2936ECA1" w14:textId="77777777" w:rsidR="00CC67A3" w:rsidRPr="00CC67A3" w:rsidRDefault="00CC67A3" w:rsidP="00CC67A3">
                              <w:pPr>
                                <w:textDirection w:val="btL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sz w:val="18"/>
                                </w:rPr>
                                <w:t>X200</w:t>
                              </w:r>
                            </w:p>
                          </w:txbxContent>
                        </v:textbox>
                      </v: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" o:spid="_x0000_s1028" type="#_x0000_t75" style="position:absolute;width:9334;height:5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">
                        <v:imagedata r:id="rId14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249BBF27" w14:textId="167E1FDF" w:rsidR="00CC67A3" w:rsidRDefault="009A4DAD" w:rsidP="00286CFA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t>Ponto de Interesse 2: Detritos no rebordo do orifício</w:t>
            </w:r>
          </w:p>
          <w:p w14:paraId="3BF5964C" w14:textId="77777777" w:rsidR="009A4DAD" w:rsidRPr="009A4DAD" w:rsidRDefault="009A4DAD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2D6606FA" w:rsidR="00907846" w:rsidRPr="009A4DAD" w:rsidRDefault="009A4DAD" w:rsidP="00D904DC">
            <w:r>
              <w:rPr>
                <w:rFonts w:ascii="Calibri" w:hAnsi="Calibri"/>
                <w:sz w:val="32"/>
              </w:rPr>
              <w:t xml:space="preserve">A imagem SEM da amostra do rebordo do orifício mostra que é homogéneo. Pelas características morfológicas, não se pode tirar qualquer conclusão sobre o que poderão ser estes detritos. </w:t>
            </w:r>
          </w:p>
        </w:tc>
        <w:tc>
          <w:tcPr>
            <w:tcW w:w="4673" w:type="dxa"/>
            <w:vAlign w:val="center"/>
          </w:tcPr>
          <w:p w14:paraId="5D9192DB" w14:textId="6BCE9A3F" w:rsidR="003E42C4" w:rsidRPr="00C6341D" w:rsidRDefault="00202DEE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700065DC" wp14:editId="465D35EA">
                  <wp:extent cx="2511141" cy="2419350"/>
                  <wp:effectExtent l="0" t="0" r="3810" b="0"/>
                  <wp:docPr id="177329198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3291987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1782" cy="242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3C337B3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3B840A46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58A92D41" w14:textId="1B6F5DD7" w:rsidR="00286CFA" w:rsidRPr="00D904DC" w:rsidRDefault="00286CFA" w:rsidP="00D904DC">
            <w:pPr>
              <w:pStyle w:val="ImageCaption"/>
              <w:ind w:left="0"/>
              <w:rPr>
                <w:rFonts w:ascii="Calibri" w:hAnsi="Calibri" w:cs="Calibri"/>
                <w:noProof/>
                <w:lang w:val="el-GR"/>
              </w:rPr>
            </w:pPr>
          </w:p>
        </w:tc>
      </w:tr>
    </w:tbl>
    <w:p w14:paraId="38E3A3FE" w14:textId="63AF958B" w:rsidR="000359D1" w:rsidRPr="00A81FAC" w:rsidRDefault="000359D1" w:rsidP="0071414E">
      <w:pPr>
        <w:rPr>
          <w:rFonts w:ascii="Calibri" w:hAnsi="Calibri" w:cs="Calibri"/>
          <w:lang w:val="el-GR"/>
        </w:rPr>
      </w:pPr>
    </w:p>
    <w:sectPr w:rsidR="000359D1" w:rsidRPr="00A81FAC" w:rsidSect="00E260EF">
      <w:headerReference w:type="default" r:id="rId16"/>
      <w:footerReference w:type="even" r:id="rId17"/>
      <w:footerReference w:type="default" r:id="rId18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D84834" w14:textId="77777777" w:rsidR="00461E70" w:rsidRDefault="00461E70" w:rsidP="009B2968">
      <w:r>
        <w:separator/>
      </w:r>
    </w:p>
  </w:endnote>
  <w:endnote w:type="continuationSeparator" w:id="0">
    <w:p w14:paraId="2C8EA3DB" w14:textId="77777777" w:rsidR="00461E70" w:rsidRDefault="00461E70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052FB59B" w:rsidR="009B2968" w:rsidRDefault="009A4DAD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264664" w14:textId="77777777" w:rsidR="00461E70" w:rsidRDefault="00461E70" w:rsidP="009B2968">
      <w:r>
        <w:separator/>
      </w:r>
    </w:p>
  </w:footnote>
  <w:footnote w:type="continuationSeparator" w:id="0">
    <w:p w14:paraId="6B8C4D55" w14:textId="77777777" w:rsidR="00461E70" w:rsidRDefault="00461E70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7E2CC88F" w:rsidR="009B2968" w:rsidRPr="009A4DAD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07B9C797">
              <wp:extent cx="4724400" cy="54610"/>
              <wp:effectExtent l="0" t="0" r="19050" b="21590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724400" cy="54610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 w="25400" cap="flat">
                        <a:solidFill>
                          <a:schemeClr val="accent2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A689F83" id="Rectangle 5" o:spid="_x0000_s1026" alt="&quot;&quot;" style="width:372pt;height:4.3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" fillcolor="#ff7900 [3205]" strokecolor="#ff7900 [3205]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Eletrónico: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35B84"/>
    <w:rsid w:val="00041B6B"/>
    <w:rsid w:val="00075273"/>
    <w:rsid w:val="00086AFE"/>
    <w:rsid w:val="000C6DB8"/>
    <w:rsid w:val="000F1FAA"/>
    <w:rsid w:val="00187632"/>
    <w:rsid w:val="001D390E"/>
    <w:rsid w:val="00202DEE"/>
    <w:rsid w:val="00211CE6"/>
    <w:rsid w:val="002366C9"/>
    <w:rsid w:val="00286CFA"/>
    <w:rsid w:val="003015EE"/>
    <w:rsid w:val="00345140"/>
    <w:rsid w:val="00352B3A"/>
    <w:rsid w:val="003A7DA5"/>
    <w:rsid w:val="003B6365"/>
    <w:rsid w:val="003E42C4"/>
    <w:rsid w:val="003E6AB7"/>
    <w:rsid w:val="00406837"/>
    <w:rsid w:val="00433232"/>
    <w:rsid w:val="004544D1"/>
    <w:rsid w:val="00461E70"/>
    <w:rsid w:val="004656BC"/>
    <w:rsid w:val="004912F1"/>
    <w:rsid w:val="004A4071"/>
    <w:rsid w:val="005232C0"/>
    <w:rsid w:val="005232E8"/>
    <w:rsid w:val="005526B1"/>
    <w:rsid w:val="005772AD"/>
    <w:rsid w:val="005A09BB"/>
    <w:rsid w:val="005C486F"/>
    <w:rsid w:val="005D77F0"/>
    <w:rsid w:val="006409C6"/>
    <w:rsid w:val="006453B7"/>
    <w:rsid w:val="00684E89"/>
    <w:rsid w:val="006C60E6"/>
    <w:rsid w:val="006D0CD6"/>
    <w:rsid w:val="006E3B65"/>
    <w:rsid w:val="006E7C30"/>
    <w:rsid w:val="006F1C38"/>
    <w:rsid w:val="0071414E"/>
    <w:rsid w:val="00717DE6"/>
    <w:rsid w:val="0072335C"/>
    <w:rsid w:val="00725E1E"/>
    <w:rsid w:val="00743DDE"/>
    <w:rsid w:val="00753BC4"/>
    <w:rsid w:val="00775F0C"/>
    <w:rsid w:val="007F0111"/>
    <w:rsid w:val="008177A9"/>
    <w:rsid w:val="00907846"/>
    <w:rsid w:val="00952F7D"/>
    <w:rsid w:val="00957750"/>
    <w:rsid w:val="0098416A"/>
    <w:rsid w:val="009A380C"/>
    <w:rsid w:val="009A4DAD"/>
    <w:rsid w:val="009B2968"/>
    <w:rsid w:val="009B72D4"/>
    <w:rsid w:val="009C1548"/>
    <w:rsid w:val="009D4923"/>
    <w:rsid w:val="00A07DCE"/>
    <w:rsid w:val="00A123DD"/>
    <w:rsid w:val="00A2081A"/>
    <w:rsid w:val="00A416CC"/>
    <w:rsid w:val="00A602AF"/>
    <w:rsid w:val="00A639BB"/>
    <w:rsid w:val="00A64F96"/>
    <w:rsid w:val="00A81FAC"/>
    <w:rsid w:val="00A96B4C"/>
    <w:rsid w:val="00AC6BE3"/>
    <w:rsid w:val="00AE2317"/>
    <w:rsid w:val="00AF5484"/>
    <w:rsid w:val="00BC0EA5"/>
    <w:rsid w:val="00BD68F9"/>
    <w:rsid w:val="00C3007A"/>
    <w:rsid w:val="00C6341D"/>
    <w:rsid w:val="00C805B0"/>
    <w:rsid w:val="00C95220"/>
    <w:rsid w:val="00CC67A3"/>
    <w:rsid w:val="00CF7B86"/>
    <w:rsid w:val="00D10D23"/>
    <w:rsid w:val="00D17398"/>
    <w:rsid w:val="00D67662"/>
    <w:rsid w:val="00D904DC"/>
    <w:rsid w:val="00E00034"/>
    <w:rsid w:val="00E260EF"/>
    <w:rsid w:val="00E44B70"/>
    <w:rsid w:val="00E600A1"/>
    <w:rsid w:val="00E6072E"/>
    <w:rsid w:val="00E832AC"/>
    <w:rsid w:val="00E873E7"/>
    <w:rsid w:val="00EA262E"/>
    <w:rsid w:val="00EA4A50"/>
    <w:rsid w:val="00EF0F54"/>
    <w:rsid w:val="00F1015D"/>
    <w:rsid w:val="00F36A08"/>
    <w:rsid w:val="00F4393B"/>
    <w:rsid w:val="00F537F4"/>
    <w:rsid w:val="00F84853"/>
    <w:rsid w:val="00FB4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08DFB1A7-D116-4FA5-AC41-F34D266D2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743DDE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743DDE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743DDE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743DDE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743DDE"/>
    <w:rPr>
      <w:b/>
      <w:bCs/>
      <w:sz w:val="20"/>
      <w:szCs w:val="20"/>
    </w:rPr>
  </w:style>
  <w:style w:type="paragraph" w:styleId="Reviso">
    <w:name w:val="Revision"/>
    <w:hidden/>
    <w:uiPriority w:val="99"/>
    <w:semiHidden/>
    <w:rsid w:val="003015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2</TotalTime>
  <Pages>2</Pages>
  <Words>98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2025-03-31T13:05:00Z</dcterms:created>
  <dcterms:modified xsi:type="dcterms:W3CDTF">2025-03-31T22:53:00Z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