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1374BA7B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9983" behindDoc="1" locked="0" layoutInCell="1" allowOverlap="1" wp14:anchorId="39C3D073" wp14:editId="6C002F83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83460C" id="Shape" o:spid="_x0000_s1026" alt="&quot;&quot;" style="position:absolute;margin-left:-36pt;margin-top:198pt;width:471pt;height:506pt;z-index:-25162649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" path="m,l21600,14168r,7432l,21600,,xe" fillcolor="#ff7900 [3205]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305CBE50" w:rsidR="00A602AF" w:rsidRPr="00F32059" w:rsidRDefault="00757308" w:rsidP="00A123DD">
            <w:pPr>
              <w:pStyle w:val="Ttulo1"/>
              <w:rPr>
                <w:rFonts w:ascii="Calibri" w:hAnsi="Calibri" w:cs="Calibri"/>
                <w:sz w:val="62"/>
                <w:szCs w:val="62"/>
              </w:rPr>
            </w:pPr>
            <w:r w:rsidRPr="00F32059">
              <w:rPr>
                <w:rFonts w:ascii="Calibri" w:hAnsi="Calibri"/>
                <w:sz w:val="62"/>
                <w:szCs w:val="62"/>
              </w:rPr>
              <w:t>Microscópio Eletrónico: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4B0F553F" w:rsidR="00A602AF" w:rsidRPr="00EA262E" w:rsidRDefault="00BE54CA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1" behindDoc="0" locked="0" layoutInCell="1" allowOverlap="1" wp14:anchorId="26461DCA" wp14:editId="3AA8418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2929255</wp:posOffset>
                  </wp:positionV>
                  <wp:extent cx="4975225" cy="2687320"/>
                  <wp:effectExtent l="0" t="0" r="0" b="0"/>
                  <wp:wrapNone/>
                  <wp:docPr id="11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872E7CF-25F7-82D1-F24D-2921DD63E1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>
                            <a:extLst>
                              <a:ext uri="{FF2B5EF4-FFF2-40B4-BE49-F238E27FC236}">
                                <a16:creationId xmlns:a16="http://schemas.microsoft.com/office/drawing/2014/main" id="{5872E7CF-25F7-82D1-F24D-2921DD63E1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1387" b="97535" l="9976" r="89964">
                                        <a14:foregroundMark x1="16143" y1="13867" x2="15593" y2="4522"/>
                                        <a14:foregroundMark x1="18810" y1="8972" x2="18965" y2="9311"/>
                                        <a14:foregroundMark x1="16778" y1="4522" x2="18772" y2="8888"/>
                                        <a14:foregroundMark x1="18893" y1="8607" x2="19504" y2="9835"/>
                                        <a14:foregroundMark x1="16855" y1="4522" x2="18825" y2="8474"/>
                                        <a14:foregroundMark x1="18300" y1="5513" x2="18887" y2="7718"/>
                                        <a14:foregroundMark x1="24123" y1="88752" x2="25637" y2="94390"/>
                                        <a14:backgroundMark x1="15296" y1="2311" x2="18077" y2="2311"/>
                                        <a14:backgroundMark x1="19528" y1="10940" x2="19407" y2="6471"/>
                                        <a14:backgroundMark x1="19287" y1="10632" x2="18803" y2="5855"/>
                                        <a14:backgroundMark x1="18803" y1="8012" x2="18803" y2="5085"/>
                                        <a14:backgroundMark x1="19226" y1="9245" x2="19105" y2="7088"/>
                                        <a14:backgroundMark x1="19226" y1="10015" x2="19287" y2="6317"/>
                                        <a14:backgroundMark x1="19045" y1="8783" x2="18622" y2="6780"/>
                                        <a14:backgroundMark x1="18501" y1="6780" x2="18440" y2="5085"/>
                                        <a14:backgroundMark x1="18380" y1="6009" x2="17473" y2="3236"/>
                                        <a14:backgroundMark x1="15961" y1="14946" x2="15357" y2="7088"/>
                                        <a14:backgroundMark x1="16022" y1="14792" x2="15840" y2="10786"/>
                                        <a14:backgroundMark x1="15961" y1="14330" x2="15659" y2="10015"/>
                                        <a14:backgroundMark x1="25272" y1="95532" x2="26965" y2="9707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38" r="13801"/>
                          <a:stretch/>
                        </pic:blipFill>
                        <pic:spPr bwMode="auto">
                          <a:xfrm>
                            <a:off x="0" y="0"/>
                            <a:ext cx="4975225" cy="2687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735E223F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324E16A3" w:rsidR="00A602AF" w:rsidRPr="00EA262E" w:rsidRDefault="0082595D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3" behindDoc="1" locked="0" layoutInCell="1" allowOverlap="1" wp14:anchorId="33CA6633" wp14:editId="20815822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2540</wp:posOffset>
                  </wp:positionV>
                  <wp:extent cx="2968625" cy="3809365"/>
                  <wp:effectExtent l="0" t="0" r="3175" b="635"/>
                  <wp:wrapNone/>
                  <wp:docPr id="12462851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28FD461F" w:rsidR="0072335C" w:rsidRPr="00B36673" w:rsidRDefault="00757308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 xml:space="preserve">Couce da popa </w:t>
            </w:r>
            <w:r w:rsidR="00F32059">
              <w:rPr>
                <w:rFonts w:ascii="Calibri" w:hAnsi="Calibri"/>
                <w:b/>
              </w:rPr>
              <w:t>(</w:t>
            </w:r>
            <w:r>
              <w:rPr>
                <w:rFonts w:ascii="Calibri" w:hAnsi="Calibri"/>
                <w:b/>
              </w:rPr>
              <w:t>de madeira</w:t>
            </w:r>
            <w:r w:rsidR="00F32059">
              <w:rPr>
                <w:rFonts w:ascii="Calibri" w:hAnsi="Calibri"/>
                <w:b/>
              </w:rPr>
              <w:t>)</w:t>
            </w:r>
          </w:p>
          <w:p w14:paraId="2F7E9ABE" w14:textId="77777777" w:rsidR="00BE54CA" w:rsidRPr="00BE54CA" w:rsidRDefault="00BE54CA" w:rsidP="00BE54CA"/>
          <w:p w14:paraId="34D3B9A2" w14:textId="1A57E20E" w:rsidR="00A602AF" w:rsidRPr="00EA262E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30A331CB" w:rsidR="009B2968" w:rsidRPr="00E603A1" w:rsidRDefault="00757308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757308">
        <w:trPr>
          <w:trHeight w:val="5399"/>
        </w:trPr>
        <w:tc>
          <w:tcPr>
            <w:tcW w:w="4680" w:type="dxa"/>
          </w:tcPr>
          <w:p w14:paraId="30AE43EA" w14:textId="4C46FF80" w:rsidR="00BE54CA" w:rsidRPr="00757308" w:rsidRDefault="00757308" w:rsidP="00BC0EA5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1: Madeira</w:t>
            </w:r>
          </w:p>
          <w:p w14:paraId="5A685D5D" w14:textId="77777777" w:rsidR="00757308" w:rsidRPr="00757308" w:rsidRDefault="00757308" w:rsidP="00BC0EA5">
            <w:pPr>
              <w:rPr>
                <w:rFonts w:ascii="Calibri" w:hAnsi="Calibri" w:cs="Calibri"/>
              </w:rPr>
            </w:pPr>
          </w:p>
          <w:p w14:paraId="2E0EB4D1" w14:textId="4FA09258" w:rsidR="0080023E" w:rsidRPr="0080023E" w:rsidRDefault="00F32059" w:rsidP="0080023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Aqui temos em estudo</w:t>
            </w:r>
            <w:r w:rsidR="0080023E">
              <w:rPr>
                <w:rFonts w:ascii="Calibri" w:hAnsi="Calibri"/>
                <w:sz w:val="32"/>
              </w:rPr>
              <w:t xml:space="preserve"> a seção transversal da amostra da madeira retirada do Ponto de Interesse 1.</w:t>
            </w:r>
          </w:p>
          <w:p w14:paraId="053B849B" w14:textId="77777777" w:rsidR="0080023E" w:rsidRPr="0080023E" w:rsidRDefault="0080023E" w:rsidP="0080023E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6DA20967" w14:textId="20B7BFB5" w:rsidR="009B2968" w:rsidRDefault="0080023E" w:rsidP="0080023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imagem SEM mostra a </w:t>
            </w:r>
            <w:proofErr w:type="spellStart"/>
            <w:r>
              <w:rPr>
                <w:rFonts w:ascii="Calibri" w:hAnsi="Calibri"/>
                <w:sz w:val="32"/>
              </w:rPr>
              <w:t>micromorfologia</w:t>
            </w:r>
            <w:proofErr w:type="spellEnd"/>
            <w:r>
              <w:rPr>
                <w:rFonts w:ascii="Calibri" w:hAnsi="Calibri"/>
                <w:sz w:val="32"/>
              </w:rPr>
              <w:t xml:space="preserve"> e microestrutura. No interior das grandes ranhuras chamad</w:t>
            </w:r>
            <w:r w:rsidR="00F32059">
              <w:rPr>
                <w:rFonts w:ascii="Calibri" w:hAnsi="Calibri"/>
                <w:sz w:val="32"/>
              </w:rPr>
              <w:t>a</w:t>
            </w:r>
            <w:r>
              <w:rPr>
                <w:rFonts w:ascii="Calibri" w:hAnsi="Calibri"/>
                <w:sz w:val="32"/>
              </w:rPr>
              <w:t xml:space="preserve">s </w:t>
            </w:r>
            <w:r w:rsidR="00F32059">
              <w:rPr>
                <w:rFonts w:ascii="Calibri" w:hAnsi="Calibri"/>
                <w:sz w:val="32"/>
              </w:rPr>
              <w:t xml:space="preserve">de </w:t>
            </w:r>
            <w:proofErr w:type="spellStart"/>
            <w:r>
              <w:rPr>
                <w:rFonts w:ascii="Calibri" w:hAnsi="Calibri"/>
                <w:sz w:val="32"/>
              </w:rPr>
              <w:t>traqueídos</w:t>
            </w:r>
            <w:proofErr w:type="spellEnd"/>
            <w:r>
              <w:rPr>
                <w:rFonts w:ascii="Calibri" w:hAnsi="Calibri"/>
                <w:sz w:val="32"/>
              </w:rPr>
              <w:t xml:space="preserve">, podemos observar formações redondas (como a apontada pela seta) que se designam por covas. Estas </w:t>
            </w:r>
            <w:r w:rsidR="00A35411">
              <w:rPr>
                <w:rFonts w:ascii="Calibri" w:hAnsi="Calibri"/>
                <w:sz w:val="32"/>
              </w:rPr>
              <w:t>são</w:t>
            </w:r>
            <w:r>
              <w:rPr>
                <w:rFonts w:ascii="Calibri" w:hAnsi="Calibri"/>
                <w:sz w:val="32"/>
              </w:rPr>
              <w:t xml:space="preserve"> características da madeira de árvores coníferas.</w:t>
            </w:r>
          </w:p>
          <w:p w14:paraId="17839883" w14:textId="77777777" w:rsidR="00B36673" w:rsidRDefault="00B36673" w:rsidP="00286CFA">
            <w:pPr>
              <w:rPr>
                <w:rFonts w:ascii="Calibri" w:hAnsi="Calibri" w:cs="Calibri"/>
                <w:sz w:val="32"/>
                <w:szCs w:val="32"/>
                <w:lang w:val="el-GR"/>
              </w:rPr>
            </w:pPr>
          </w:p>
          <w:p w14:paraId="4B99ECF2" w14:textId="77777777" w:rsidR="00B36673" w:rsidRDefault="00B36673" w:rsidP="00286CFA">
            <w:pPr>
              <w:rPr>
                <w:rFonts w:ascii="Calibri" w:hAnsi="Calibri" w:cs="Calibri"/>
                <w:sz w:val="32"/>
                <w:szCs w:val="32"/>
                <w:lang w:val="el-GR"/>
              </w:rPr>
            </w:pPr>
          </w:p>
          <w:p w14:paraId="5A73C6A1" w14:textId="77777777" w:rsidR="00B36673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4C4F12F8" w14:textId="77777777" w:rsidR="0080023E" w:rsidRDefault="0080023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1EEDF55D" w14:textId="77777777" w:rsidR="0080023E" w:rsidRDefault="0080023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2C6410B7" w14:textId="77777777" w:rsidR="0080023E" w:rsidRDefault="0080023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1D7399FB" w14:textId="77777777" w:rsidR="0080023E" w:rsidRPr="0080023E" w:rsidRDefault="0080023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646BA86A" w:rsidR="00B36673" w:rsidRPr="00AB0DB2" w:rsidRDefault="00B36673" w:rsidP="00286CFA">
            <w:pPr>
              <w:rPr>
                <w:rFonts w:ascii="Calibri" w:hAnsi="Calibri" w:cs="Calibri"/>
                <w:sz w:val="32"/>
                <w:szCs w:val="32"/>
                <w:lang w:val="el-GR"/>
              </w:rPr>
            </w:pPr>
          </w:p>
        </w:tc>
        <w:tc>
          <w:tcPr>
            <w:tcW w:w="4673" w:type="dxa"/>
          </w:tcPr>
          <w:p w14:paraId="16B2D4C1" w14:textId="6A495995" w:rsidR="00211CE6" w:rsidRPr="00BC2F64" w:rsidRDefault="0008011D" w:rsidP="00757308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2"/>
              </w:rPr>
              <mc:AlternateContent>
                <mc:Choice Requires="wpg">
                  <w:drawing>
                    <wp:inline distT="0" distB="0" distL="0" distR="0" wp14:anchorId="1AFE976D" wp14:editId="3403F276">
                      <wp:extent cx="2192655" cy="2009775"/>
                      <wp:effectExtent l="0" t="0" r="0" b="0"/>
                      <wp:docPr id="277639978" name="Ομάδα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92655" cy="2009775"/>
                                <a:chOff x="0" y="0"/>
                                <a:chExt cx="1525905" cy="135504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27573267" name="Εικόνα 4" descr="Εικόνα που περιέχει ασπρόμαυρο, μονοχρωματικό, φυτό&#10;&#10;Περιγραφή που δημιουργήθηκε αυτόματα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25905" cy="1251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850453350" name="Πλαίσιο κειμένου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53143" y="1116281"/>
                                  <a:ext cx="384398" cy="23876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8942E4A" w14:textId="77777777" w:rsidR="0008011D" w:rsidRPr="00772E7B" w:rsidRDefault="0008011D" w:rsidP="0008011D">
                                    <w:pPr>
                                      <w:rPr>
                                        <w:rFonts w:ascii="Calibri" w:hAnsi="Calibri" w:cs="Calibri"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rFonts w:ascii="Calibri" w:hAnsi="Calibri"/>
                                        <w:sz w:val="12"/>
                                      </w:rPr>
                                      <w:t>X150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960443293" name="Ευθύγραμμο βέλος σύνδεσης 5"/>
                              <wps:cNvCnPr/>
                              <wps:spPr>
                                <a:xfrm flipH="1">
                                  <a:off x="324345" y="201881"/>
                                  <a:ext cx="71252" cy="24344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rgbClr val="FFFF00"/>
                                  </a:solidFill>
                                  <a:prstDash val="solid"/>
                                  <a:miter lim="800000"/>
                                  <a:tailEnd type="triangle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FE976D" id="Ομάδα 6" o:spid="_x0000_s1026" style="width:172.65pt;height:158.25pt;mso-position-horizontal-relative:char;mso-position-vertical-relative:line" coordsize="15259,135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Εικόνα 4" o:spid="_x0000_s1027" type="#_x0000_t75" alt="Εικόνα που περιέχει ασπρόμαυρο, μονοχρωματικό, φυτό&#10;&#10;Περιγραφή που δημιουργήθηκε αυτόματα" style="position:absolute;width:15259;height:12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">
                        <v:imagedata r:id="rId14" o:title="Εικόνα που περιέχει ασπρόμαυρο, μονοχρωματικό, φυτό&#10;&#10;Περιγραφή που δημιουργήθηκε αυτόματα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Πλαίσιο κειμένου 2" o:spid="_x0000_s1028" type="#_x0000_t202" style="position:absolute;left:6531;top:11162;width:3844;height:2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" filled="f" stroked="f">
                        <v:textbox>
                          <w:txbxContent>
                            <w:p w14:paraId="78942E4A" w14:textId="77777777" w:rsidR="0008011D" w:rsidRPr="00772E7B" w:rsidRDefault="0008011D" w:rsidP="0008011D">
                              <w:pPr>
                                <w:rPr>
                                  <w:rFonts w:ascii="Calibri" w:hAnsi="Calibri" w:cs="Calibri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2"/>
                                </w:rPr>
                                <w:t>X150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Ευθύγραμμο βέλος σύνδεσης 5" o:spid="_x0000_s1029" type="#_x0000_t32" style="position:absolute;left:3243;top:2018;width:712;height:243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" strokecolor="yellow" strokeweight=".5pt">
                        <v:stroke endarrow="block" joinstyle="miter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4912F1" w:rsidRPr="00EA262E" w14:paraId="7E34A567" w14:textId="77777777" w:rsidTr="00345140">
        <w:trPr>
          <w:trHeight w:val="2665"/>
        </w:trPr>
        <w:tc>
          <w:tcPr>
            <w:tcW w:w="4680" w:type="dxa"/>
          </w:tcPr>
          <w:p w14:paraId="67417A5F" w14:textId="04FB6E5F" w:rsidR="00286CFA" w:rsidRPr="00757308" w:rsidRDefault="00757308" w:rsidP="00286CFA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lastRenderedPageBreak/>
              <w:t>Ponto de Interesse 2: Fios de têxtil</w:t>
            </w:r>
          </w:p>
          <w:p w14:paraId="50121059" w14:textId="77777777" w:rsidR="00757308" w:rsidRPr="00757308" w:rsidRDefault="00757308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60073D0" w14:textId="63787252" w:rsidR="00286CFA" w:rsidRPr="0080023E" w:rsidRDefault="0080023E" w:rsidP="00286CFA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imagem SEM das fibras mostra uma forma cilíndrica e uniforme. </w:t>
            </w:r>
          </w:p>
          <w:p w14:paraId="32094CAF" w14:textId="77777777" w:rsidR="005232E8" w:rsidRPr="0080023E" w:rsidRDefault="005232E8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5F0BE7F" w14:textId="77777777" w:rsidR="00B36673" w:rsidRPr="0080023E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564C270" w14:textId="77777777" w:rsidR="00B36673" w:rsidRPr="0080023E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83039C1" w14:textId="77777777" w:rsidR="00B36673" w:rsidRPr="0080023E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4EDC09E" w14:textId="77777777" w:rsidR="00B36673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DA56A65" w14:textId="77777777" w:rsidR="00F32059" w:rsidRDefault="00F32059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8A4EFC4" w14:textId="77777777" w:rsidR="00F32059" w:rsidRPr="0080023E" w:rsidRDefault="00F32059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52D6ABC" w14:textId="77777777" w:rsidR="00B36673" w:rsidRPr="0080023E" w:rsidRDefault="00B36673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66E794C6" w14:textId="3FB088A3" w:rsidR="004912F1" w:rsidRPr="0080023E" w:rsidRDefault="0080023E" w:rsidP="00626A32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>Comparamos a imagem SEM que retiramos com imagens SEM de vários fios usados em têxteis e observamos que as suas características coincidem com as das fibras de seda.</w:t>
            </w:r>
          </w:p>
        </w:tc>
        <w:tc>
          <w:tcPr>
            <w:tcW w:w="4673" w:type="dxa"/>
            <w:vAlign w:val="center"/>
          </w:tcPr>
          <w:p w14:paraId="2C17B76E" w14:textId="77777777" w:rsidR="00B36673" w:rsidRPr="0080023E" w:rsidRDefault="00B36673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7930D9E2" w14:textId="77777777" w:rsidR="00B36673" w:rsidRPr="0080023E" w:rsidRDefault="00B36673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0D551817" w14:textId="77777777" w:rsidR="00B36673" w:rsidRPr="0080023E" w:rsidRDefault="00B36673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0CAEE04C" w14:textId="6223AA9C" w:rsidR="004912F1" w:rsidRDefault="00A1596E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2"/>
              </w:rPr>
              <w:drawing>
                <wp:inline distT="0" distB="0" distL="0" distR="0" wp14:anchorId="781C223B" wp14:editId="6A5A36BB">
                  <wp:extent cx="2809875" cy="2172584"/>
                  <wp:effectExtent l="0" t="0" r="0" b="0"/>
                  <wp:docPr id="21190841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908414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446" cy="2174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96C618" w14:textId="77777777" w:rsidR="00B36673" w:rsidRDefault="00B36673" w:rsidP="00345140">
            <w:pPr>
              <w:pStyle w:val="ImageCaption"/>
              <w:jc w:val="center"/>
              <w:rPr>
                <w:rFonts w:ascii="Calibri" w:hAnsi="Calibri" w:cs="Calibri"/>
                <w:noProof/>
                <w:lang w:val="el-GR"/>
              </w:rPr>
            </w:pPr>
          </w:p>
          <w:p w14:paraId="5D436989" w14:textId="0EFFE64D" w:rsidR="00016847" w:rsidRPr="00016847" w:rsidRDefault="00F32059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A32CA2E" wp14:editId="266CE55F">
                  <wp:extent cx="2301240" cy="1779865"/>
                  <wp:effectExtent l="0" t="0" r="3810" b="0"/>
                  <wp:docPr id="927344591" name="Imagem 5" descr="Uma imagem com captura de ecrã, preto e branco, branco, monocromático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344591" name="Imagem 5" descr="Uma imagem com captura de ecrã, preto e branco, branco, monocromático&#10;&#10;Os conteúdos gerados por IA poderão estar incorretos.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074" cy="1782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C6759C">
      <w:headerReference w:type="default" r:id="rId17"/>
      <w:footerReference w:type="even" r:id="rId18"/>
      <w:footerReference w:type="default" r:id="rId19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C9AAC5" w14:textId="77777777" w:rsidR="008F69AC" w:rsidRDefault="008F69AC" w:rsidP="009B2968">
      <w:r>
        <w:separator/>
      </w:r>
    </w:p>
  </w:endnote>
  <w:endnote w:type="continuationSeparator" w:id="0">
    <w:p w14:paraId="7F464012" w14:textId="77777777" w:rsidR="008F69AC" w:rsidRDefault="008F69AC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4C65FAA1" w:rsidR="009B2968" w:rsidRDefault="00757308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4287AD" w14:textId="77777777" w:rsidR="008F69AC" w:rsidRDefault="008F69AC" w:rsidP="009B2968">
      <w:r>
        <w:separator/>
      </w:r>
    </w:p>
  </w:footnote>
  <w:footnote w:type="continuationSeparator" w:id="0">
    <w:p w14:paraId="74AD25E8" w14:textId="77777777" w:rsidR="008F69AC" w:rsidRDefault="008F69AC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42C17F57" w:rsidR="009B2968" w:rsidRPr="00757308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64203EE6">
              <wp:extent cx="4970977" cy="45719"/>
              <wp:effectExtent l="0" t="0" r="1270" b="0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ABD6E98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" fillcolor="#ff7900 [3205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Eletrónico: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16847"/>
    <w:rsid w:val="000359D1"/>
    <w:rsid w:val="000534E2"/>
    <w:rsid w:val="00075273"/>
    <w:rsid w:val="0008011D"/>
    <w:rsid w:val="00086AFE"/>
    <w:rsid w:val="000F1FAA"/>
    <w:rsid w:val="00187632"/>
    <w:rsid w:val="001A59D9"/>
    <w:rsid w:val="001D390E"/>
    <w:rsid w:val="00211CE6"/>
    <w:rsid w:val="002366C9"/>
    <w:rsid w:val="00286CFA"/>
    <w:rsid w:val="00287378"/>
    <w:rsid w:val="00345140"/>
    <w:rsid w:val="003A7DA5"/>
    <w:rsid w:val="003D5D13"/>
    <w:rsid w:val="003E6AB7"/>
    <w:rsid w:val="00417C30"/>
    <w:rsid w:val="004656BC"/>
    <w:rsid w:val="004912F1"/>
    <w:rsid w:val="00497736"/>
    <w:rsid w:val="004E6086"/>
    <w:rsid w:val="005232E8"/>
    <w:rsid w:val="005526B1"/>
    <w:rsid w:val="00565CB9"/>
    <w:rsid w:val="00626A32"/>
    <w:rsid w:val="006375D8"/>
    <w:rsid w:val="0067270F"/>
    <w:rsid w:val="006C60E6"/>
    <w:rsid w:val="0072335C"/>
    <w:rsid w:val="007478F0"/>
    <w:rsid w:val="00757308"/>
    <w:rsid w:val="0080023E"/>
    <w:rsid w:val="0082595D"/>
    <w:rsid w:val="008B485B"/>
    <w:rsid w:val="008F69AC"/>
    <w:rsid w:val="00906263"/>
    <w:rsid w:val="00930D9E"/>
    <w:rsid w:val="00952F7D"/>
    <w:rsid w:val="00957750"/>
    <w:rsid w:val="009A380C"/>
    <w:rsid w:val="009B2968"/>
    <w:rsid w:val="009B72D4"/>
    <w:rsid w:val="009D4923"/>
    <w:rsid w:val="00A03C52"/>
    <w:rsid w:val="00A07DCE"/>
    <w:rsid w:val="00A123DD"/>
    <w:rsid w:val="00A1596E"/>
    <w:rsid w:val="00A35411"/>
    <w:rsid w:val="00A602AF"/>
    <w:rsid w:val="00A64F96"/>
    <w:rsid w:val="00A81FAC"/>
    <w:rsid w:val="00AB0DB2"/>
    <w:rsid w:val="00AE2317"/>
    <w:rsid w:val="00B12CE1"/>
    <w:rsid w:val="00B36673"/>
    <w:rsid w:val="00B778D6"/>
    <w:rsid w:val="00BC0EA5"/>
    <w:rsid w:val="00BC2F64"/>
    <w:rsid w:val="00BD68F9"/>
    <w:rsid w:val="00BE54CA"/>
    <w:rsid w:val="00C3007A"/>
    <w:rsid w:val="00C6759C"/>
    <w:rsid w:val="00C95220"/>
    <w:rsid w:val="00D10D23"/>
    <w:rsid w:val="00D81044"/>
    <w:rsid w:val="00E00034"/>
    <w:rsid w:val="00E44B70"/>
    <w:rsid w:val="00E603A1"/>
    <w:rsid w:val="00E6072E"/>
    <w:rsid w:val="00E63BB3"/>
    <w:rsid w:val="00E67BB8"/>
    <w:rsid w:val="00E80EA8"/>
    <w:rsid w:val="00E832AC"/>
    <w:rsid w:val="00E873E7"/>
    <w:rsid w:val="00EA262E"/>
    <w:rsid w:val="00EA4A50"/>
    <w:rsid w:val="00EA7FCD"/>
    <w:rsid w:val="00F32059"/>
    <w:rsid w:val="00F4393B"/>
    <w:rsid w:val="00FB489C"/>
    <w:rsid w:val="00FF1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7731DD86-4CC9-4791-8E0B-A802C5694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A35411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A35411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A35411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A35411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A3541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2</TotalTime>
  <Pages>3</Pages>
  <Words>127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2025-03-31T13:15:00Z</dcterms:created>
  <dcterms:modified xsi:type="dcterms:W3CDTF">2025-03-31T23:06:00Z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